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24" w:rsidRDefault="004A3024">
      <w:pPr>
        <w:spacing w:line="500" w:lineRule="exact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舟山市本级</w:t>
      </w:r>
      <w:r>
        <w:rPr>
          <w:rFonts w:ascii="仿宋_GB2312" w:eastAsia="仿宋_GB2312"/>
          <w:b/>
          <w:sz w:val="36"/>
          <w:szCs w:val="36"/>
        </w:rPr>
        <w:t>2022</w:t>
      </w:r>
      <w:r>
        <w:rPr>
          <w:rFonts w:ascii="仿宋_GB2312" w:eastAsia="仿宋_GB2312" w:hint="eastAsia"/>
          <w:b/>
          <w:sz w:val="36"/>
          <w:szCs w:val="36"/>
        </w:rPr>
        <w:t>年“慈善一日捐”活动捐款统计表</w:t>
      </w:r>
    </w:p>
    <w:p w:rsidR="004A3024" w:rsidRDefault="004A3024">
      <w:pPr>
        <w:spacing w:line="500" w:lineRule="exact"/>
        <w:rPr>
          <w:rFonts w:ascii="仿宋_GB2312" w:eastAsia="仿宋_GB2312"/>
          <w:sz w:val="28"/>
          <w:szCs w:val="28"/>
        </w:rPr>
      </w:pPr>
    </w:p>
    <w:p w:rsidR="004A3024" w:rsidRDefault="004A3024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捐款单位（全称）：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  <w:u w:val="single"/>
        </w:rPr>
        <w:t>舟山商贸集团有限公司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捐款合计：</w:t>
      </w:r>
      <w:r>
        <w:rPr>
          <w:rFonts w:ascii="仿宋_GB2312" w:eastAsia="仿宋_GB2312"/>
          <w:sz w:val="28"/>
          <w:szCs w:val="28"/>
          <w:u w:val="single"/>
        </w:rPr>
        <w:t xml:space="preserve">  118510.5 </w:t>
      </w:r>
      <w:r>
        <w:rPr>
          <w:rFonts w:ascii="仿宋_GB2312" w:eastAsia="仿宋_GB2312" w:hint="eastAsia"/>
          <w:sz w:val="28"/>
          <w:szCs w:val="28"/>
          <w:u w:val="single"/>
        </w:rPr>
        <w:t>元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 w:rsidR="004A3024" w:rsidRDefault="004A3024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其中单位捐款：</w:t>
      </w:r>
      <w:r>
        <w:rPr>
          <w:rFonts w:ascii="仿宋_GB2312" w:eastAsia="仿宋_GB2312"/>
          <w:sz w:val="28"/>
          <w:szCs w:val="28"/>
          <w:u w:val="single"/>
        </w:rPr>
        <w:t xml:space="preserve"> 50000</w:t>
      </w:r>
      <w:r>
        <w:rPr>
          <w:rFonts w:ascii="仿宋_GB2312" w:eastAsia="仿宋_GB2312" w:hint="eastAsia"/>
          <w:sz w:val="28"/>
          <w:szCs w:val="28"/>
          <w:u w:val="single"/>
        </w:rPr>
        <w:t>元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个人捐款：</w:t>
      </w:r>
      <w:r>
        <w:rPr>
          <w:rFonts w:ascii="仿宋_GB2312" w:eastAsia="仿宋_GB2312"/>
          <w:sz w:val="28"/>
          <w:szCs w:val="28"/>
          <w:u w:val="single"/>
        </w:rPr>
        <w:t xml:space="preserve"> 68510.5</w:t>
      </w:r>
      <w:r>
        <w:rPr>
          <w:rFonts w:ascii="仿宋_GB2312" w:eastAsia="仿宋_GB2312" w:hint="eastAsia"/>
          <w:sz w:val="28"/>
          <w:szCs w:val="28"/>
          <w:u w:val="single"/>
        </w:rPr>
        <w:t>元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捐款人数：</w:t>
      </w:r>
      <w:r>
        <w:rPr>
          <w:rFonts w:ascii="仿宋_GB2312" w:eastAsia="仿宋_GB2312"/>
          <w:sz w:val="28"/>
          <w:szCs w:val="28"/>
          <w:u w:val="single"/>
        </w:rPr>
        <w:t xml:space="preserve">  2126 </w:t>
      </w:r>
      <w:r>
        <w:rPr>
          <w:rFonts w:ascii="仿宋_GB2312" w:eastAsia="仿宋_GB2312" w:hint="eastAsia"/>
          <w:sz w:val="28"/>
          <w:szCs w:val="28"/>
          <w:u w:val="single"/>
        </w:rPr>
        <w:t>人</w:t>
      </w:r>
    </w:p>
    <w:p w:rsidR="004A3024" w:rsidRDefault="004A3024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负责人：</w:t>
      </w:r>
      <w:r>
        <w:rPr>
          <w:rFonts w:ascii="仿宋_GB2312" w:eastAsia="仿宋_GB2312" w:hint="eastAsia"/>
          <w:sz w:val="28"/>
          <w:szCs w:val="28"/>
          <w:u w:val="single"/>
        </w:rPr>
        <w:t>徐永平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电话：</w:t>
      </w:r>
      <w:r>
        <w:rPr>
          <w:rFonts w:ascii="仿宋_GB2312" w:eastAsia="仿宋_GB2312"/>
          <w:sz w:val="28"/>
          <w:szCs w:val="28"/>
          <w:u w:val="single"/>
        </w:rPr>
        <w:t xml:space="preserve"> 13867218995</w:t>
      </w:r>
      <w:r>
        <w:rPr>
          <w:rFonts w:ascii="仿宋_GB2312" w:eastAsia="仿宋_GB2312" w:hint="eastAsia"/>
          <w:sz w:val="28"/>
          <w:szCs w:val="28"/>
        </w:rPr>
        <w:t>联系人：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>林华杰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电话：</w:t>
      </w:r>
      <w:r>
        <w:rPr>
          <w:rFonts w:ascii="仿宋_GB2312" w:eastAsia="仿宋_GB2312"/>
          <w:sz w:val="28"/>
          <w:szCs w:val="28"/>
          <w:u w:val="single"/>
        </w:rPr>
        <w:t xml:space="preserve"> 13587085178 </w:t>
      </w:r>
    </w:p>
    <w:tbl>
      <w:tblPr>
        <w:tblpPr w:leftFromText="180" w:rightFromText="180" w:vertAnchor="text" w:horzAnchor="page" w:tblpX="915" w:tblpY="588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900"/>
        <w:gridCol w:w="7747"/>
      </w:tblGrid>
      <w:tr w:rsidR="004A3024">
        <w:tc>
          <w:tcPr>
            <w:tcW w:w="1560" w:type="dxa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捐款金额</w:t>
            </w:r>
          </w:p>
        </w:tc>
        <w:tc>
          <w:tcPr>
            <w:tcW w:w="900" w:type="dxa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7747" w:type="dxa"/>
          </w:tcPr>
          <w:p w:rsidR="004A3024" w:rsidRDefault="004A3024" w:rsidP="004A3024">
            <w:pPr>
              <w:spacing w:line="440" w:lineRule="exact"/>
              <w:ind w:firstLineChars="500" w:firstLine="3168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捐</w:t>
            </w:r>
            <w:r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款</w:t>
            </w:r>
            <w:r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人</w:t>
            </w:r>
            <w:r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员</w:t>
            </w:r>
            <w:r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单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500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林云雷、施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波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300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14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刘晓国、张素芬、於国秀、韩雪军、胡世波、韩国伟、唐林荣、包其根、徐如平、王永华、蒋伟刚、唐国航、罗伏春、方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杰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200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55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田荣华、陈丽娜、陈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燕、王　瑛、戴世悦、王君民、李祖建、陆维纳、</w:t>
            </w:r>
          </w:p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郭建忠、郑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吉、方萍艳、刘耀煜、武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列、姚奇杰、章丽芳、李方皓、汪卫平、傅舟彬、王国龙、潘道初、项玉玲、徐永平、林华杰、袁善旦、王志对、蒋永飞、周海球、费斯杰、赵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斌、王静静、孟静洲、徐子龙、许华东、李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异、戎建宏、侯正祥、干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霖、赵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凯、钱燕杰、厉海军、钟敏慧、滕海娜、袁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锋、赵锡仁、刘寅海、杨良杰、孙志军、马洪波、王承辉、陆军杰、方海哮、何晓岚、应韩高、陈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东、陈义勇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150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胡行旭、何文武、王海平、章志松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128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俞徐徐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118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10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普陀分公司</w:t>
            </w:r>
            <w:r>
              <w:rPr>
                <w:rFonts w:ascii="仿宋_GB2312" w:eastAsia="仿宋_GB2312" w:hAnsi="宋体" w:cs="宋体"/>
                <w:sz w:val="24"/>
              </w:rPr>
              <w:t>10</w:t>
            </w:r>
            <w:r>
              <w:rPr>
                <w:rFonts w:ascii="仿宋_GB2312" w:eastAsia="仿宋_GB2312" w:hAnsi="宋体" w:cs="宋体" w:hint="eastAsia"/>
                <w:sz w:val="24"/>
              </w:rPr>
              <w:t>名经营户</w:t>
            </w:r>
          </w:p>
        </w:tc>
      </w:tr>
      <w:tr w:rsidR="004A3024"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108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邵宏森</w:t>
            </w:r>
          </w:p>
        </w:tc>
      </w:tr>
      <w:tr w:rsidR="004A3024">
        <w:trPr>
          <w:trHeight w:val="1486"/>
        </w:trPr>
        <w:tc>
          <w:tcPr>
            <w:tcW w:w="156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174</w:t>
            </w:r>
          </w:p>
        </w:tc>
        <w:tc>
          <w:tcPr>
            <w:tcW w:w="7747" w:type="dxa"/>
            <w:vAlign w:val="center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钱铁英、顾　荣、朱男杰、周陆敏、戴　晋、陈晨莹、吴雯琪、陈柯言、齐沈聪、金炫任、吴海玲、陈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琼、蒲跃琪、钱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静、陈丽波、钟赛维、李柯蓉、吴江琴、邱睿敏、周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迪、胡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娜、王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玲、郭欢超、徐凤梅、刘珊珊、沈培琦、朱　琳、尹序晟、毛珍兵、郭嘉颖、赵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雷、卢永峰、</w:t>
            </w:r>
          </w:p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王柳青、陈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明、林追龙、邱铮斌、王海舟、唐晶晶、钟增琪、王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挺、郑养法、陈其洪、张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红、张裕林、周海生、陈忠岳、李桃女、陈小翠、袁连红、杨雷杰、虞军明、周和珠、周洪法、王海生、孙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峰、陆赟赟、沈红光、张国红、夏彩凤、陈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忠、夏荷花、庄蓓蓓、傅国锋、支文儿、舒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梁、朱伟金、周云云、吴伟群、刘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凯</w:t>
            </w:r>
            <w:r>
              <w:rPr>
                <w:rFonts w:ascii="仿宋_GB2312" w:eastAsia="仿宋_GB2312" w:hAnsi="宋体" w:cs="宋体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王林双、邵超静、钱慕华、皮思远、郑鲁丹、孙苗凤、沈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琳、陈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曙、孙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伟、陈冰珂、刘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嫣、夏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勇、翁慈云、陈香菊、严雪英、施庆峰、朱明海、唐侃威、施笑迎、金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晶、韩春娜、缪连忠、廖爱娣、洪伟儿、詹丁宏、缪定良、娄成挺、孙路凯、韩奇宏、赵添天、叶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柳、丁三康、傅米莹、夏良平、苏子文、林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栋、耿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扬、罗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挺、刘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辉、王量恒、廖丽华、王淑军、周亚红、王昭晖、於杰华、张健嵘、林通琦、谢海君、丁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莉、王佩玲、张雪玲、王来康、王永波、郑景鑫、虞志芬、郑芝飞、陆楷秉、王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盛、徐耀庭、洪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雨、黄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雷、沈松国、朱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霄、胡志成、倪波林、卢海建、王秀年、袁天培、朱卫东、缪瑞松、陈建国、李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彬、倪文国、倪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峰、王洁民、陈晶晶、陈海波、郝传迎、沈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岚、刘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俊、朱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红、阮诗敏、王巧梅、陈哲一、张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喆、丁芸怡、王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渊、芮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珑、於国龙、陈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健、陈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钢、姜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勇、王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岚、方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芳、倪晶晶、王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莹、邱晶晶、方顶学、金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烨、叶松斌、虞波飞、方伦康、贝炫莹、徐文溢、谢</w:t>
            </w:r>
            <w:r>
              <w:rPr>
                <w:rFonts w:ascii="仿宋_GB2312" w:eastAsia="仿宋_GB2312" w:hAnsi="宋体" w:cs="宋体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航</w:t>
            </w:r>
          </w:p>
        </w:tc>
      </w:tr>
      <w:tr w:rsidR="004A3024">
        <w:tc>
          <w:tcPr>
            <w:tcW w:w="1560" w:type="dxa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元以下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1865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名单略</w:t>
            </w:r>
          </w:p>
        </w:tc>
      </w:tr>
      <w:tr w:rsidR="004A3024">
        <w:tc>
          <w:tcPr>
            <w:tcW w:w="1560" w:type="dxa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合计</w:t>
            </w:r>
          </w:p>
        </w:tc>
        <w:tc>
          <w:tcPr>
            <w:tcW w:w="900" w:type="dxa"/>
            <w:vAlign w:val="center"/>
          </w:tcPr>
          <w:p w:rsidR="004A3024" w:rsidRDefault="004A302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2126</w:t>
            </w:r>
          </w:p>
        </w:tc>
        <w:tc>
          <w:tcPr>
            <w:tcW w:w="7747" w:type="dxa"/>
          </w:tcPr>
          <w:p w:rsidR="004A3024" w:rsidRDefault="004A3024">
            <w:pPr>
              <w:spacing w:line="440" w:lineRule="exact"/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</w:tr>
    </w:tbl>
    <w:p w:rsidR="004A3024" w:rsidRDefault="004A3024"/>
    <w:sectPr w:rsidR="004A3024" w:rsidSect="003C4966">
      <w:pgSz w:w="11906" w:h="16838"/>
      <w:pgMar w:top="1440" w:right="849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zgwMTYyOGMyZTJjMzEyYmQzZmY3YTA1Y2JjZWExYzIifQ=="/>
  </w:docVars>
  <w:rsids>
    <w:rsidRoot w:val="001C75E4"/>
    <w:rsid w:val="000006E1"/>
    <w:rsid w:val="00000BB4"/>
    <w:rsid w:val="00002EDE"/>
    <w:rsid w:val="000031CE"/>
    <w:rsid w:val="00003AE1"/>
    <w:rsid w:val="00003DE3"/>
    <w:rsid w:val="0000683E"/>
    <w:rsid w:val="00006CDF"/>
    <w:rsid w:val="00007877"/>
    <w:rsid w:val="0001010B"/>
    <w:rsid w:val="00011C41"/>
    <w:rsid w:val="000120E1"/>
    <w:rsid w:val="00012266"/>
    <w:rsid w:val="000142A3"/>
    <w:rsid w:val="00014330"/>
    <w:rsid w:val="00014EA5"/>
    <w:rsid w:val="000152D1"/>
    <w:rsid w:val="00015EE7"/>
    <w:rsid w:val="00015FB4"/>
    <w:rsid w:val="0001641F"/>
    <w:rsid w:val="000202C3"/>
    <w:rsid w:val="00021552"/>
    <w:rsid w:val="000233D3"/>
    <w:rsid w:val="000235B2"/>
    <w:rsid w:val="00025775"/>
    <w:rsid w:val="000257E3"/>
    <w:rsid w:val="0002602B"/>
    <w:rsid w:val="0002681A"/>
    <w:rsid w:val="00026A51"/>
    <w:rsid w:val="000305A6"/>
    <w:rsid w:val="000319A2"/>
    <w:rsid w:val="0003218E"/>
    <w:rsid w:val="000331FB"/>
    <w:rsid w:val="0003439B"/>
    <w:rsid w:val="000412F2"/>
    <w:rsid w:val="00043069"/>
    <w:rsid w:val="00043F5E"/>
    <w:rsid w:val="000453E5"/>
    <w:rsid w:val="000456A8"/>
    <w:rsid w:val="00045808"/>
    <w:rsid w:val="000533B5"/>
    <w:rsid w:val="000536B6"/>
    <w:rsid w:val="00055CD8"/>
    <w:rsid w:val="000562F6"/>
    <w:rsid w:val="00057879"/>
    <w:rsid w:val="000611E1"/>
    <w:rsid w:val="0006294F"/>
    <w:rsid w:val="00064F35"/>
    <w:rsid w:val="00070CFD"/>
    <w:rsid w:val="0007118D"/>
    <w:rsid w:val="000718C7"/>
    <w:rsid w:val="0007193A"/>
    <w:rsid w:val="000751B0"/>
    <w:rsid w:val="00075EAE"/>
    <w:rsid w:val="000764BC"/>
    <w:rsid w:val="00076A16"/>
    <w:rsid w:val="00080571"/>
    <w:rsid w:val="00080795"/>
    <w:rsid w:val="000826E1"/>
    <w:rsid w:val="0008384A"/>
    <w:rsid w:val="00083994"/>
    <w:rsid w:val="0008449B"/>
    <w:rsid w:val="00084D16"/>
    <w:rsid w:val="00085519"/>
    <w:rsid w:val="00087865"/>
    <w:rsid w:val="00090610"/>
    <w:rsid w:val="000907F9"/>
    <w:rsid w:val="00090D48"/>
    <w:rsid w:val="00090EBA"/>
    <w:rsid w:val="00091EC4"/>
    <w:rsid w:val="00092342"/>
    <w:rsid w:val="0009242C"/>
    <w:rsid w:val="00092514"/>
    <w:rsid w:val="000932C4"/>
    <w:rsid w:val="000943EF"/>
    <w:rsid w:val="00094ADF"/>
    <w:rsid w:val="0009781A"/>
    <w:rsid w:val="000A0D56"/>
    <w:rsid w:val="000A3278"/>
    <w:rsid w:val="000A4241"/>
    <w:rsid w:val="000A4898"/>
    <w:rsid w:val="000A544F"/>
    <w:rsid w:val="000A566F"/>
    <w:rsid w:val="000A6470"/>
    <w:rsid w:val="000A6D0B"/>
    <w:rsid w:val="000A7020"/>
    <w:rsid w:val="000A720C"/>
    <w:rsid w:val="000B04B3"/>
    <w:rsid w:val="000B0F55"/>
    <w:rsid w:val="000B22E9"/>
    <w:rsid w:val="000B78E2"/>
    <w:rsid w:val="000B7D27"/>
    <w:rsid w:val="000C0562"/>
    <w:rsid w:val="000C0A4B"/>
    <w:rsid w:val="000C2284"/>
    <w:rsid w:val="000C27F0"/>
    <w:rsid w:val="000C3E7A"/>
    <w:rsid w:val="000C45EB"/>
    <w:rsid w:val="000C6649"/>
    <w:rsid w:val="000C7565"/>
    <w:rsid w:val="000C7688"/>
    <w:rsid w:val="000C7AA7"/>
    <w:rsid w:val="000C7ECD"/>
    <w:rsid w:val="000D0B87"/>
    <w:rsid w:val="000D0C02"/>
    <w:rsid w:val="000D2833"/>
    <w:rsid w:val="000D36C4"/>
    <w:rsid w:val="000D3A2A"/>
    <w:rsid w:val="000D4498"/>
    <w:rsid w:val="000D45D0"/>
    <w:rsid w:val="000D5031"/>
    <w:rsid w:val="000D6FB4"/>
    <w:rsid w:val="000E095B"/>
    <w:rsid w:val="000E3FEF"/>
    <w:rsid w:val="000E401D"/>
    <w:rsid w:val="000E42B5"/>
    <w:rsid w:val="000E4636"/>
    <w:rsid w:val="000E5657"/>
    <w:rsid w:val="000E71DF"/>
    <w:rsid w:val="000F1C8F"/>
    <w:rsid w:val="000F2B54"/>
    <w:rsid w:val="00101197"/>
    <w:rsid w:val="0010297E"/>
    <w:rsid w:val="00103AFA"/>
    <w:rsid w:val="00103CDF"/>
    <w:rsid w:val="001043B2"/>
    <w:rsid w:val="00105277"/>
    <w:rsid w:val="00106737"/>
    <w:rsid w:val="00107C25"/>
    <w:rsid w:val="00110A58"/>
    <w:rsid w:val="0011162C"/>
    <w:rsid w:val="001120B0"/>
    <w:rsid w:val="00113A22"/>
    <w:rsid w:val="00113C4E"/>
    <w:rsid w:val="00114385"/>
    <w:rsid w:val="00114533"/>
    <w:rsid w:val="001145FF"/>
    <w:rsid w:val="00115193"/>
    <w:rsid w:val="0011551F"/>
    <w:rsid w:val="0011624E"/>
    <w:rsid w:val="00120825"/>
    <w:rsid w:val="00122780"/>
    <w:rsid w:val="00122E9C"/>
    <w:rsid w:val="00130D0A"/>
    <w:rsid w:val="00131132"/>
    <w:rsid w:val="00131CA3"/>
    <w:rsid w:val="00131F2C"/>
    <w:rsid w:val="00133E0C"/>
    <w:rsid w:val="00134BC8"/>
    <w:rsid w:val="00135F78"/>
    <w:rsid w:val="00136DE8"/>
    <w:rsid w:val="00143A51"/>
    <w:rsid w:val="00144139"/>
    <w:rsid w:val="00144313"/>
    <w:rsid w:val="0014686C"/>
    <w:rsid w:val="00150B98"/>
    <w:rsid w:val="001518CC"/>
    <w:rsid w:val="00151C56"/>
    <w:rsid w:val="00152B63"/>
    <w:rsid w:val="0015353E"/>
    <w:rsid w:val="00153B46"/>
    <w:rsid w:val="001554D1"/>
    <w:rsid w:val="001562BB"/>
    <w:rsid w:val="00156986"/>
    <w:rsid w:val="00156D0D"/>
    <w:rsid w:val="001574F5"/>
    <w:rsid w:val="00160003"/>
    <w:rsid w:val="00163AAF"/>
    <w:rsid w:val="00166027"/>
    <w:rsid w:val="00167123"/>
    <w:rsid w:val="001674E3"/>
    <w:rsid w:val="00172D2E"/>
    <w:rsid w:val="00177CE7"/>
    <w:rsid w:val="00182B6A"/>
    <w:rsid w:val="00182CBB"/>
    <w:rsid w:val="00184374"/>
    <w:rsid w:val="0018440A"/>
    <w:rsid w:val="0018681D"/>
    <w:rsid w:val="00187477"/>
    <w:rsid w:val="001901CF"/>
    <w:rsid w:val="001903DE"/>
    <w:rsid w:val="001905A0"/>
    <w:rsid w:val="00190DC8"/>
    <w:rsid w:val="00193407"/>
    <w:rsid w:val="00195584"/>
    <w:rsid w:val="001964AA"/>
    <w:rsid w:val="00196AEC"/>
    <w:rsid w:val="001A0647"/>
    <w:rsid w:val="001A2350"/>
    <w:rsid w:val="001A2C26"/>
    <w:rsid w:val="001A5F57"/>
    <w:rsid w:val="001A6602"/>
    <w:rsid w:val="001B1160"/>
    <w:rsid w:val="001B2405"/>
    <w:rsid w:val="001B4A00"/>
    <w:rsid w:val="001B67A4"/>
    <w:rsid w:val="001C04CE"/>
    <w:rsid w:val="001C0A5F"/>
    <w:rsid w:val="001C10AE"/>
    <w:rsid w:val="001C1EE0"/>
    <w:rsid w:val="001C4CD0"/>
    <w:rsid w:val="001C517E"/>
    <w:rsid w:val="001C5E4F"/>
    <w:rsid w:val="001C5FAF"/>
    <w:rsid w:val="001C6B83"/>
    <w:rsid w:val="001C6EE1"/>
    <w:rsid w:val="001C75E4"/>
    <w:rsid w:val="001D2343"/>
    <w:rsid w:val="001D3827"/>
    <w:rsid w:val="001D48E5"/>
    <w:rsid w:val="001D6335"/>
    <w:rsid w:val="001D675A"/>
    <w:rsid w:val="001D697D"/>
    <w:rsid w:val="001D7567"/>
    <w:rsid w:val="001D765E"/>
    <w:rsid w:val="001E00F6"/>
    <w:rsid w:val="001E13BA"/>
    <w:rsid w:val="001E1D33"/>
    <w:rsid w:val="001E4E9D"/>
    <w:rsid w:val="001F0041"/>
    <w:rsid w:val="001F14DC"/>
    <w:rsid w:val="001F1DF5"/>
    <w:rsid w:val="001F1F19"/>
    <w:rsid w:val="001F4178"/>
    <w:rsid w:val="001F54FD"/>
    <w:rsid w:val="001F776C"/>
    <w:rsid w:val="00201835"/>
    <w:rsid w:val="00202194"/>
    <w:rsid w:val="00202334"/>
    <w:rsid w:val="00203270"/>
    <w:rsid w:val="002066A3"/>
    <w:rsid w:val="00207020"/>
    <w:rsid w:val="00207D02"/>
    <w:rsid w:val="0021028F"/>
    <w:rsid w:val="00211B81"/>
    <w:rsid w:val="00211FA8"/>
    <w:rsid w:val="002123AD"/>
    <w:rsid w:val="002123C0"/>
    <w:rsid w:val="00212466"/>
    <w:rsid w:val="00212539"/>
    <w:rsid w:val="00213682"/>
    <w:rsid w:val="00215AA0"/>
    <w:rsid w:val="0022004F"/>
    <w:rsid w:val="00223351"/>
    <w:rsid w:val="0022335C"/>
    <w:rsid w:val="00223E7D"/>
    <w:rsid w:val="00224148"/>
    <w:rsid w:val="002259A8"/>
    <w:rsid w:val="00227C11"/>
    <w:rsid w:val="002327F1"/>
    <w:rsid w:val="00232D7B"/>
    <w:rsid w:val="00233ED2"/>
    <w:rsid w:val="00234BAD"/>
    <w:rsid w:val="00237BCE"/>
    <w:rsid w:val="00237EE4"/>
    <w:rsid w:val="002411AB"/>
    <w:rsid w:val="00241804"/>
    <w:rsid w:val="00241982"/>
    <w:rsid w:val="002429C3"/>
    <w:rsid w:val="00243263"/>
    <w:rsid w:val="00244BC8"/>
    <w:rsid w:val="0024533F"/>
    <w:rsid w:val="00246C95"/>
    <w:rsid w:val="00246FCE"/>
    <w:rsid w:val="0025021F"/>
    <w:rsid w:val="00250403"/>
    <w:rsid w:val="00251BD9"/>
    <w:rsid w:val="0025356C"/>
    <w:rsid w:val="002543EA"/>
    <w:rsid w:val="00254DBD"/>
    <w:rsid w:val="002579A3"/>
    <w:rsid w:val="00260282"/>
    <w:rsid w:val="0026183B"/>
    <w:rsid w:val="00261EDB"/>
    <w:rsid w:val="00263666"/>
    <w:rsid w:val="0026516E"/>
    <w:rsid w:val="002651DB"/>
    <w:rsid w:val="002669BE"/>
    <w:rsid w:val="00266D9F"/>
    <w:rsid w:val="00266DFA"/>
    <w:rsid w:val="00267FAC"/>
    <w:rsid w:val="00271764"/>
    <w:rsid w:val="00271CC9"/>
    <w:rsid w:val="0027265A"/>
    <w:rsid w:val="00273651"/>
    <w:rsid w:val="002747D8"/>
    <w:rsid w:val="002751B7"/>
    <w:rsid w:val="00277262"/>
    <w:rsid w:val="00277D98"/>
    <w:rsid w:val="00281AA7"/>
    <w:rsid w:val="00284601"/>
    <w:rsid w:val="0028460A"/>
    <w:rsid w:val="002857A7"/>
    <w:rsid w:val="0028582C"/>
    <w:rsid w:val="00287654"/>
    <w:rsid w:val="00287D22"/>
    <w:rsid w:val="00290AEE"/>
    <w:rsid w:val="00291104"/>
    <w:rsid w:val="00292192"/>
    <w:rsid w:val="0029640F"/>
    <w:rsid w:val="002A1C62"/>
    <w:rsid w:val="002A23DA"/>
    <w:rsid w:val="002A43FA"/>
    <w:rsid w:val="002A4603"/>
    <w:rsid w:val="002A47D2"/>
    <w:rsid w:val="002A4F8D"/>
    <w:rsid w:val="002A6325"/>
    <w:rsid w:val="002A6CF8"/>
    <w:rsid w:val="002A7FA6"/>
    <w:rsid w:val="002B0E98"/>
    <w:rsid w:val="002B1AE2"/>
    <w:rsid w:val="002B1F77"/>
    <w:rsid w:val="002B4031"/>
    <w:rsid w:val="002B6D5F"/>
    <w:rsid w:val="002C2B5C"/>
    <w:rsid w:val="002C3181"/>
    <w:rsid w:val="002C441E"/>
    <w:rsid w:val="002C5FAB"/>
    <w:rsid w:val="002D2748"/>
    <w:rsid w:val="002D2D96"/>
    <w:rsid w:val="002D444F"/>
    <w:rsid w:val="002D4EE9"/>
    <w:rsid w:val="002D58BF"/>
    <w:rsid w:val="002D750F"/>
    <w:rsid w:val="002E4528"/>
    <w:rsid w:val="002E5C41"/>
    <w:rsid w:val="002E71FD"/>
    <w:rsid w:val="002E7323"/>
    <w:rsid w:val="002E7C6E"/>
    <w:rsid w:val="002F0ECA"/>
    <w:rsid w:val="002F11BC"/>
    <w:rsid w:val="002F32FC"/>
    <w:rsid w:val="002F5918"/>
    <w:rsid w:val="002F5F1A"/>
    <w:rsid w:val="002F7145"/>
    <w:rsid w:val="003013EC"/>
    <w:rsid w:val="003023E6"/>
    <w:rsid w:val="00303605"/>
    <w:rsid w:val="00304005"/>
    <w:rsid w:val="003042C7"/>
    <w:rsid w:val="00305007"/>
    <w:rsid w:val="00310463"/>
    <w:rsid w:val="003107C1"/>
    <w:rsid w:val="00312B6B"/>
    <w:rsid w:val="00313E9B"/>
    <w:rsid w:val="003148AA"/>
    <w:rsid w:val="00317F76"/>
    <w:rsid w:val="003205DF"/>
    <w:rsid w:val="0032192F"/>
    <w:rsid w:val="003224D1"/>
    <w:rsid w:val="003225AD"/>
    <w:rsid w:val="003258FD"/>
    <w:rsid w:val="00325D1A"/>
    <w:rsid w:val="003264C4"/>
    <w:rsid w:val="00326AA8"/>
    <w:rsid w:val="0033099E"/>
    <w:rsid w:val="00331381"/>
    <w:rsid w:val="003320BB"/>
    <w:rsid w:val="00332E5B"/>
    <w:rsid w:val="0033361D"/>
    <w:rsid w:val="003343C9"/>
    <w:rsid w:val="00335655"/>
    <w:rsid w:val="00335D2B"/>
    <w:rsid w:val="00340E93"/>
    <w:rsid w:val="00341515"/>
    <w:rsid w:val="00341D30"/>
    <w:rsid w:val="00341D6B"/>
    <w:rsid w:val="00342625"/>
    <w:rsid w:val="0034289F"/>
    <w:rsid w:val="00342D06"/>
    <w:rsid w:val="003431A0"/>
    <w:rsid w:val="00343529"/>
    <w:rsid w:val="003459F9"/>
    <w:rsid w:val="003461FA"/>
    <w:rsid w:val="00346ABB"/>
    <w:rsid w:val="003472F3"/>
    <w:rsid w:val="00350BCC"/>
    <w:rsid w:val="003515DB"/>
    <w:rsid w:val="00353630"/>
    <w:rsid w:val="003549F0"/>
    <w:rsid w:val="00354D55"/>
    <w:rsid w:val="00355F28"/>
    <w:rsid w:val="00356CC9"/>
    <w:rsid w:val="003570FF"/>
    <w:rsid w:val="00361679"/>
    <w:rsid w:val="003616DF"/>
    <w:rsid w:val="00361D22"/>
    <w:rsid w:val="00362D02"/>
    <w:rsid w:val="00366172"/>
    <w:rsid w:val="00367F33"/>
    <w:rsid w:val="00373AE4"/>
    <w:rsid w:val="0037619B"/>
    <w:rsid w:val="00376D5C"/>
    <w:rsid w:val="003808C2"/>
    <w:rsid w:val="00381179"/>
    <w:rsid w:val="003816B7"/>
    <w:rsid w:val="0038213E"/>
    <w:rsid w:val="00383438"/>
    <w:rsid w:val="00383C5C"/>
    <w:rsid w:val="00383CA6"/>
    <w:rsid w:val="00384829"/>
    <w:rsid w:val="00385D96"/>
    <w:rsid w:val="00386DCE"/>
    <w:rsid w:val="0039019F"/>
    <w:rsid w:val="00391824"/>
    <w:rsid w:val="00391FCE"/>
    <w:rsid w:val="003936BE"/>
    <w:rsid w:val="0039439E"/>
    <w:rsid w:val="0039546B"/>
    <w:rsid w:val="003960EE"/>
    <w:rsid w:val="00397293"/>
    <w:rsid w:val="003A23F9"/>
    <w:rsid w:val="003A3B84"/>
    <w:rsid w:val="003A3EE9"/>
    <w:rsid w:val="003A4E90"/>
    <w:rsid w:val="003A60CF"/>
    <w:rsid w:val="003A7024"/>
    <w:rsid w:val="003A7A3B"/>
    <w:rsid w:val="003B1B55"/>
    <w:rsid w:val="003B2175"/>
    <w:rsid w:val="003B4231"/>
    <w:rsid w:val="003B4CB5"/>
    <w:rsid w:val="003B5446"/>
    <w:rsid w:val="003B55CD"/>
    <w:rsid w:val="003C08BA"/>
    <w:rsid w:val="003C09C9"/>
    <w:rsid w:val="003C0AEA"/>
    <w:rsid w:val="003C0F16"/>
    <w:rsid w:val="003C1219"/>
    <w:rsid w:val="003C3158"/>
    <w:rsid w:val="003C32A2"/>
    <w:rsid w:val="003C3C44"/>
    <w:rsid w:val="003C4966"/>
    <w:rsid w:val="003C5F1A"/>
    <w:rsid w:val="003C6207"/>
    <w:rsid w:val="003C678D"/>
    <w:rsid w:val="003C7C68"/>
    <w:rsid w:val="003D1147"/>
    <w:rsid w:val="003D1710"/>
    <w:rsid w:val="003D1804"/>
    <w:rsid w:val="003D2280"/>
    <w:rsid w:val="003D5D7C"/>
    <w:rsid w:val="003D6EF3"/>
    <w:rsid w:val="003E0C80"/>
    <w:rsid w:val="003E1253"/>
    <w:rsid w:val="003E1AA5"/>
    <w:rsid w:val="003E2229"/>
    <w:rsid w:val="003E23BD"/>
    <w:rsid w:val="003E2418"/>
    <w:rsid w:val="003E25B8"/>
    <w:rsid w:val="003E2995"/>
    <w:rsid w:val="003E3B7C"/>
    <w:rsid w:val="003E48F4"/>
    <w:rsid w:val="003E5777"/>
    <w:rsid w:val="003E5C1F"/>
    <w:rsid w:val="003E5FD8"/>
    <w:rsid w:val="003F0D47"/>
    <w:rsid w:val="003F1AC1"/>
    <w:rsid w:val="003F1C0B"/>
    <w:rsid w:val="003F3FE3"/>
    <w:rsid w:val="003F6DB9"/>
    <w:rsid w:val="003F7C3F"/>
    <w:rsid w:val="003F7E7E"/>
    <w:rsid w:val="0040131F"/>
    <w:rsid w:val="00401745"/>
    <w:rsid w:val="00401922"/>
    <w:rsid w:val="004028F6"/>
    <w:rsid w:val="0040300F"/>
    <w:rsid w:val="00403D87"/>
    <w:rsid w:val="004045BF"/>
    <w:rsid w:val="004047FE"/>
    <w:rsid w:val="00405147"/>
    <w:rsid w:val="004055D6"/>
    <w:rsid w:val="0040638E"/>
    <w:rsid w:val="004070A8"/>
    <w:rsid w:val="0040751F"/>
    <w:rsid w:val="004076F5"/>
    <w:rsid w:val="004101C7"/>
    <w:rsid w:val="00410E77"/>
    <w:rsid w:val="0041172F"/>
    <w:rsid w:val="0041465F"/>
    <w:rsid w:val="00414872"/>
    <w:rsid w:val="00415B89"/>
    <w:rsid w:val="00415F0E"/>
    <w:rsid w:val="00420173"/>
    <w:rsid w:val="004202BF"/>
    <w:rsid w:val="00422286"/>
    <w:rsid w:val="00422AAE"/>
    <w:rsid w:val="00423AF2"/>
    <w:rsid w:val="00423FBC"/>
    <w:rsid w:val="00427B89"/>
    <w:rsid w:val="00430DE4"/>
    <w:rsid w:val="004310FB"/>
    <w:rsid w:val="004311F4"/>
    <w:rsid w:val="004353CC"/>
    <w:rsid w:val="00436F4E"/>
    <w:rsid w:val="004379F5"/>
    <w:rsid w:val="00437A93"/>
    <w:rsid w:val="004408A6"/>
    <w:rsid w:val="004412EC"/>
    <w:rsid w:val="00441D13"/>
    <w:rsid w:val="00443111"/>
    <w:rsid w:val="004437A4"/>
    <w:rsid w:val="004448DB"/>
    <w:rsid w:val="00444E7E"/>
    <w:rsid w:val="004454E5"/>
    <w:rsid w:val="00446587"/>
    <w:rsid w:val="00446C5B"/>
    <w:rsid w:val="004470CA"/>
    <w:rsid w:val="00447609"/>
    <w:rsid w:val="00447A89"/>
    <w:rsid w:val="00451B57"/>
    <w:rsid w:val="004525B8"/>
    <w:rsid w:val="00453A12"/>
    <w:rsid w:val="00456819"/>
    <w:rsid w:val="00457EC2"/>
    <w:rsid w:val="00460257"/>
    <w:rsid w:val="00460B99"/>
    <w:rsid w:val="004619DD"/>
    <w:rsid w:val="00463420"/>
    <w:rsid w:val="00463957"/>
    <w:rsid w:val="004645AC"/>
    <w:rsid w:val="00465075"/>
    <w:rsid w:val="00465368"/>
    <w:rsid w:val="0046691D"/>
    <w:rsid w:val="00466A09"/>
    <w:rsid w:val="00467152"/>
    <w:rsid w:val="00467611"/>
    <w:rsid w:val="00467DDD"/>
    <w:rsid w:val="00467FB5"/>
    <w:rsid w:val="00471DFD"/>
    <w:rsid w:val="004725D2"/>
    <w:rsid w:val="0047328D"/>
    <w:rsid w:val="00475009"/>
    <w:rsid w:val="004757F2"/>
    <w:rsid w:val="004825E1"/>
    <w:rsid w:val="0048270F"/>
    <w:rsid w:val="0048332E"/>
    <w:rsid w:val="00484440"/>
    <w:rsid w:val="00484B79"/>
    <w:rsid w:val="004856C5"/>
    <w:rsid w:val="00485DA6"/>
    <w:rsid w:val="00485FFB"/>
    <w:rsid w:val="00486036"/>
    <w:rsid w:val="00486825"/>
    <w:rsid w:val="00486EBC"/>
    <w:rsid w:val="00492779"/>
    <w:rsid w:val="00492EF1"/>
    <w:rsid w:val="00496883"/>
    <w:rsid w:val="00497220"/>
    <w:rsid w:val="0049794B"/>
    <w:rsid w:val="004A1AF1"/>
    <w:rsid w:val="004A258B"/>
    <w:rsid w:val="004A2932"/>
    <w:rsid w:val="004A3024"/>
    <w:rsid w:val="004A59AC"/>
    <w:rsid w:val="004A6DAB"/>
    <w:rsid w:val="004A78EF"/>
    <w:rsid w:val="004B2C09"/>
    <w:rsid w:val="004B328A"/>
    <w:rsid w:val="004B65E6"/>
    <w:rsid w:val="004B69D8"/>
    <w:rsid w:val="004C0F7F"/>
    <w:rsid w:val="004C5768"/>
    <w:rsid w:val="004C75F4"/>
    <w:rsid w:val="004D08BB"/>
    <w:rsid w:val="004D12D8"/>
    <w:rsid w:val="004D16CE"/>
    <w:rsid w:val="004D1C86"/>
    <w:rsid w:val="004D2708"/>
    <w:rsid w:val="004D3376"/>
    <w:rsid w:val="004D3B23"/>
    <w:rsid w:val="004D3D0A"/>
    <w:rsid w:val="004D584C"/>
    <w:rsid w:val="004D620E"/>
    <w:rsid w:val="004D66F6"/>
    <w:rsid w:val="004D784F"/>
    <w:rsid w:val="004E13C1"/>
    <w:rsid w:val="004E1F71"/>
    <w:rsid w:val="004E1FA5"/>
    <w:rsid w:val="004E4683"/>
    <w:rsid w:val="004E4C41"/>
    <w:rsid w:val="004E4FF8"/>
    <w:rsid w:val="004E6976"/>
    <w:rsid w:val="004E6DF0"/>
    <w:rsid w:val="004F06FC"/>
    <w:rsid w:val="004F1E82"/>
    <w:rsid w:val="004F2002"/>
    <w:rsid w:val="004F3288"/>
    <w:rsid w:val="004F3B24"/>
    <w:rsid w:val="004F7108"/>
    <w:rsid w:val="004F72A3"/>
    <w:rsid w:val="005014ED"/>
    <w:rsid w:val="005017D2"/>
    <w:rsid w:val="00501846"/>
    <w:rsid w:val="00502696"/>
    <w:rsid w:val="005034F2"/>
    <w:rsid w:val="00503AAB"/>
    <w:rsid w:val="00503CED"/>
    <w:rsid w:val="0050466E"/>
    <w:rsid w:val="00506DE1"/>
    <w:rsid w:val="005072A1"/>
    <w:rsid w:val="00507B16"/>
    <w:rsid w:val="0051019B"/>
    <w:rsid w:val="0051106D"/>
    <w:rsid w:val="00512BC0"/>
    <w:rsid w:val="00514AFE"/>
    <w:rsid w:val="005208DE"/>
    <w:rsid w:val="0052248F"/>
    <w:rsid w:val="00524B0A"/>
    <w:rsid w:val="00525994"/>
    <w:rsid w:val="00525AEA"/>
    <w:rsid w:val="0052643D"/>
    <w:rsid w:val="005308E1"/>
    <w:rsid w:val="00531797"/>
    <w:rsid w:val="00535ACC"/>
    <w:rsid w:val="00536CFF"/>
    <w:rsid w:val="005375BD"/>
    <w:rsid w:val="0054076D"/>
    <w:rsid w:val="005438E8"/>
    <w:rsid w:val="005443EF"/>
    <w:rsid w:val="00544C83"/>
    <w:rsid w:val="0054505F"/>
    <w:rsid w:val="005456B0"/>
    <w:rsid w:val="00546331"/>
    <w:rsid w:val="00550263"/>
    <w:rsid w:val="005513C8"/>
    <w:rsid w:val="005526C3"/>
    <w:rsid w:val="00552847"/>
    <w:rsid w:val="00552F0B"/>
    <w:rsid w:val="0055479F"/>
    <w:rsid w:val="005548C8"/>
    <w:rsid w:val="00555258"/>
    <w:rsid w:val="00555B35"/>
    <w:rsid w:val="0055615F"/>
    <w:rsid w:val="00557A36"/>
    <w:rsid w:val="00560757"/>
    <w:rsid w:val="005608C7"/>
    <w:rsid w:val="00561A9B"/>
    <w:rsid w:val="00563BF8"/>
    <w:rsid w:val="00564061"/>
    <w:rsid w:val="005648A4"/>
    <w:rsid w:val="00565DA9"/>
    <w:rsid w:val="0057082B"/>
    <w:rsid w:val="00571C54"/>
    <w:rsid w:val="00572F80"/>
    <w:rsid w:val="005768B7"/>
    <w:rsid w:val="00582DC6"/>
    <w:rsid w:val="00582F7D"/>
    <w:rsid w:val="00584741"/>
    <w:rsid w:val="00584953"/>
    <w:rsid w:val="00586D77"/>
    <w:rsid w:val="00587E8F"/>
    <w:rsid w:val="005903A1"/>
    <w:rsid w:val="005908BA"/>
    <w:rsid w:val="00590944"/>
    <w:rsid w:val="005913E1"/>
    <w:rsid w:val="005927A5"/>
    <w:rsid w:val="00593CCB"/>
    <w:rsid w:val="00594ADB"/>
    <w:rsid w:val="005959B9"/>
    <w:rsid w:val="0059745A"/>
    <w:rsid w:val="005A01CA"/>
    <w:rsid w:val="005A0745"/>
    <w:rsid w:val="005A0BB9"/>
    <w:rsid w:val="005A1893"/>
    <w:rsid w:val="005A21AC"/>
    <w:rsid w:val="005A3840"/>
    <w:rsid w:val="005A412B"/>
    <w:rsid w:val="005A4AD2"/>
    <w:rsid w:val="005A4DC7"/>
    <w:rsid w:val="005A54C9"/>
    <w:rsid w:val="005A6208"/>
    <w:rsid w:val="005A69C3"/>
    <w:rsid w:val="005B3D85"/>
    <w:rsid w:val="005B462A"/>
    <w:rsid w:val="005B5F70"/>
    <w:rsid w:val="005B6FE8"/>
    <w:rsid w:val="005C050B"/>
    <w:rsid w:val="005C0B5B"/>
    <w:rsid w:val="005C1789"/>
    <w:rsid w:val="005C2E42"/>
    <w:rsid w:val="005C3AE7"/>
    <w:rsid w:val="005C5011"/>
    <w:rsid w:val="005C6EB0"/>
    <w:rsid w:val="005C7B21"/>
    <w:rsid w:val="005D2EC4"/>
    <w:rsid w:val="005D511F"/>
    <w:rsid w:val="005D7E94"/>
    <w:rsid w:val="005E01EC"/>
    <w:rsid w:val="005E13AB"/>
    <w:rsid w:val="005E2434"/>
    <w:rsid w:val="005E38F9"/>
    <w:rsid w:val="005E4006"/>
    <w:rsid w:val="005E6101"/>
    <w:rsid w:val="005E63AB"/>
    <w:rsid w:val="005E67CF"/>
    <w:rsid w:val="005E6E43"/>
    <w:rsid w:val="005F170A"/>
    <w:rsid w:val="005F1CB4"/>
    <w:rsid w:val="005F203B"/>
    <w:rsid w:val="005F2257"/>
    <w:rsid w:val="005F2A8C"/>
    <w:rsid w:val="005F35EB"/>
    <w:rsid w:val="005F44D8"/>
    <w:rsid w:val="005F4F54"/>
    <w:rsid w:val="005F5AEE"/>
    <w:rsid w:val="005F5DDB"/>
    <w:rsid w:val="005F5E08"/>
    <w:rsid w:val="005F63FC"/>
    <w:rsid w:val="005F68AD"/>
    <w:rsid w:val="005F6E6F"/>
    <w:rsid w:val="005F7504"/>
    <w:rsid w:val="005F7734"/>
    <w:rsid w:val="00600859"/>
    <w:rsid w:val="00602B82"/>
    <w:rsid w:val="00611135"/>
    <w:rsid w:val="00611A81"/>
    <w:rsid w:val="00614D24"/>
    <w:rsid w:val="00615E41"/>
    <w:rsid w:val="00616294"/>
    <w:rsid w:val="00616DC7"/>
    <w:rsid w:val="00620F42"/>
    <w:rsid w:val="00621874"/>
    <w:rsid w:val="00623BF4"/>
    <w:rsid w:val="00626B42"/>
    <w:rsid w:val="006301F7"/>
    <w:rsid w:val="0063066E"/>
    <w:rsid w:val="00631EBA"/>
    <w:rsid w:val="00633112"/>
    <w:rsid w:val="00633B51"/>
    <w:rsid w:val="006347A1"/>
    <w:rsid w:val="00634F33"/>
    <w:rsid w:val="00635850"/>
    <w:rsid w:val="006361B3"/>
    <w:rsid w:val="00637326"/>
    <w:rsid w:val="00640650"/>
    <w:rsid w:val="00640B87"/>
    <w:rsid w:val="00641AF4"/>
    <w:rsid w:val="00642092"/>
    <w:rsid w:val="0064233F"/>
    <w:rsid w:val="006432BB"/>
    <w:rsid w:val="00643C9A"/>
    <w:rsid w:val="0064428B"/>
    <w:rsid w:val="006503CC"/>
    <w:rsid w:val="00650B86"/>
    <w:rsid w:val="00651222"/>
    <w:rsid w:val="006517FC"/>
    <w:rsid w:val="0065307B"/>
    <w:rsid w:val="006535AE"/>
    <w:rsid w:val="0065366E"/>
    <w:rsid w:val="00655AB1"/>
    <w:rsid w:val="00657661"/>
    <w:rsid w:val="006578D5"/>
    <w:rsid w:val="00662929"/>
    <w:rsid w:val="006637FC"/>
    <w:rsid w:val="00665C05"/>
    <w:rsid w:val="0066664C"/>
    <w:rsid w:val="00667A55"/>
    <w:rsid w:val="00674A0E"/>
    <w:rsid w:val="00680461"/>
    <w:rsid w:val="006815D3"/>
    <w:rsid w:val="0068170C"/>
    <w:rsid w:val="00683981"/>
    <w:rsid w:val="00683E37"/>
    <w:rsid w:val="00683F53"/>
    <w:rsid w:val="006842F7"/>
    <w:rsid w:val="006855F0"/>
    <w:rsid w:val="0068653D"/>
    <w:rsid w:val="00686E94"/>
    <w:rsid w:val="0069052A"/>
    <w:rsid w:val="00690998"/>
    <w:rsid w:val="006909ED"/>
    <w:rsid w:val="00690AEE"/>
    <w:rsid w:val="00692020"/>
    <w:rsid w:val="0069225E"/>
    <w:rsid w:val="00692A18"/>
    <w:rsid w:val="00694537"/>
    <w:rsid w:val="00694B8D"/>
    <w:rsid w:val="0069533E"/>
    <w:rsid w:val="006A009D"/>
    <w:rsid w:val="006A08E8"/>
    <w:rsid w:val="006A0BE3"/>
    <w:rsid w:val="006A0F26"/>
    <w:rsid w:val="006A1FC7"/>
    <w:rsid w:val="006A455A"/>
    <w:rsid w:val="006A4D47"/>
    <w:rsid w:val="006A596E"/>
    <w:rsid w:val="006A6883"/>
    <w:rsid w:val="006B08E3"/>
    <w:rsid w:val="006B09A9"/>
    <w:rsid w:val="006B1EE1"/>
    <w:rsid w:val="006B23E1"/>
    <w:rsid w:val="006B5B9B"/>
    <w:rsid w:val="006B6BA4"/>
    <w:rsid w:val="006B6FD8"/>
    <w:rsid w:val="006C094F"/>
    <w:rsid w:val="006C0986"/>
    <w:rsid w:val="006C13CF"/>
    <w:rsid w:val="006C2B53"/>
    <w:rsid w:val="006C2B5B"/>
    <w:rsid w:val="006C2C0F"/>
    <w:rsid w:val="006C3A7C"/>
    <w:rsid w:val="006C4A3F"/>
    <w:rsid w:val="006C6245"/>
    <w:rsid w:val="006C77D0"/>
    <w:rsid w:val="006D31FF"/>
    <w:rsid w:val="006D4C05"/>
    <w:rsid w:val="006D735E"/>
    <w:rsid w:val="006E07FC"/>
    <w:rsid w:val="006E10CE"/>
    <w:rsid w:val="006E1371"/>
    <w:rsid w:val="006E147F"/>
    <w:rsid w:val="006E2546"/>
    <w:rsid w:val="006E472A"/>
    <w:rsid w:val="006E5440"/>
    <w:rsid w:val="006E6100"/>
    <w:rsid w:val="006E75BA"/>
    <w:rsid w:val="006F07B5"/>
    <w:rsid w:val="006F1291"/>
    <w:rsid w:val="006F2B7D"/>
    <w:rsid w:val="006F38F7"/>
    <w:rsid w:val="006F4119"/>
    <w:rsid w:val="006F440A"/>
    <w:rsid w:val="006F52E4"/>
    <w:rsid w:val="006F6082"/>
    <w:rsid w:val="006F7069"/>
    <w:rsid w:val="0070030D"/>
    <w:rsid w:val="00700F79"/>
    <w:rsid w:val="007011A6"/>
    <w:rsid w:val="0070185D"/>
    <w:rsid w:val="00702A6D"/>
    <w:rsid w:val="00703103"/>
    <w:rsid w:val="0070585F"/>
    <w:rsid w:val="00705D49"/>
    <w:rsid w:val="0071094B"/>
    <w:rsid w:val="00713CD5"/>
    <w:rsid w:val="00713F4C"/>
    <w:rsid w:val="00715171"/>
    <w:rsid w:val="00715443"/>
    <w:rsid w:val="0071549E"/>
    <w:rsid w:val="00715D81"/>
    <w:rsid w:val="0071756F"/>
    <w:rsid w:val="00721113"/>
    <w:rsid w:val="00721153"/>
    <w:rsid w:val="007217AE"/>
    <w:rsid w:val="00722A66"/>
    <w:rsid w:val="0072303D"/>
    <w:rsid w:val="00723778"/>
    <w:rsid w:val="00727431"/>
    <w:rsid w:val="00727560"/>
    <w:rsid w:val="007306AE"/>
    <w:rsid w:val="00731A09"/>
    <w:rsid w:val="0073255A"/>
    <w:rsid w:val="00733269"/>
    <w:rsid w:val="00733EBE"/>
    <w:rsid w:val="00734452"/>
    <w:rsid w:val="0073696D"/>
    <w:rsid w:val="00737D80"/>
    <w:rsid w:val="007418F1"/>
    <w:rsid w:val="00741959"/>
    <w:rsid w:val="0074227C"/>
    <w:rsid w:val="00742B7F"/>
    <w:rsid w:val="00744B3A"/>
    <w:rsid w:val="00745272"/>
    <w:rsid w:val="00746693"/>
    <w:rsid w:val="0075113F"/>
    <w:rsid w:val="0075313D"/>
    <w:rsid w:val="00753B76"/>
    <w:rsid w:val="00753D56"/>
    <w:rsid w:val="007550B5"/>
    <w:rsid w:val="00755F41"/>
    <w:rsid w:val="0075676A"/>
    <w:rsid w:val="0076236C"/>
    <w:rsid w:val="0076253B"/>
    <w:rsid w:val="00764281"/>
    <w:rsid w:val="00764C31"/>
    <w:rsid w:val="00765302"/>
    <w:rsid w:val="00767CC5"/>
    <w:rsid w:val="00767D0A"/>
    <w:rsid w:val="0077053F"/>
    <w:rsid w:val="007717C7"/>
    <w:rsid w:val="00772C43"/>
    <w:rsid w:val="00773A06"/>
    <w:rsid w:val="00773B0A"/>
    <w:rsid w:val="00774141"/>
    <w:rsid w:val="00774C9D"/>
    <w:rsid w:val="00774ED6"/>
    <w:rsid w:val="007754CA"/>
    <w:rsid w:val="007761A6"/>
    <w:rsid w:val="007761CB"/>
    <w:rsid w:val="0077624C"/>
    <w:rsid w:val="0077767A"/>
    <w:rsid w:val="00777978"/>
    <w:rsid w:val="00777CD5"/>
    <w:rsid w:val="00780C15"/>
    <w:rsid w:val="00780E08"/>
    <w:rsid w:val="00781D4B"/>
    <w:rsid w:val="00782EDA"/>
    <w:rsid w:val="00785A40"/>
    <w:rsid w:val="007907C7"/>
    <w:rsid w:val="00790C82"/>
    <w:rsid w:val="00790DB2"/>
    <w:rsid w:val="007910AF"/>
    <w:rsid w:val="0079282B"/>
    <w:rsid w:val="007A01D7"/>
    <w:rsid w:val="007A030C"/>
    <w:rsid w:val="007A067C"/>
    <w:rsid w:val="007A0719"/>
    <w:rsid w:val="007A1784"/>
    <w:rsid w:val="007A23AF"/>
    <w:rsid w:val="007A3529"/>
    <w:rsid w:val="007A4845"/>
    <w:rsid w:val="007A4A44"/>
    <w:rsid w:val="007A6C06"/>
    <w:rsid w:val="007A6E16"/>
    <w:rsid w:val="007A7431"/>
    <w:rsid w:val="007B3BB1"/>
    <w:rsid w:val="007B4F49"/>
    <w:rsid w:val="007B543B"/>
    <w:rsid w:val="007B6EE0"/>
    <w:rsid w:val="007B770A"/>
    <w:rsid w:val="007C0317"/>
    <w:rsid w:val="007C0575"/>
    <w:rsid w:val="007C0CF0"/>
    <w:rsid w:val="007C2B2F"/>
    <w:rsid w:val="007C3551"/>
    <w:rsid w:val="007C44A1"/>
    <w:rsid w:val="007C5DC7"/>
    <w:rsid w:val="007D348F"/>
    <w:rsid w:val="007D35D1"/>
    <w:rsid w:val="007D4B03"/>
    <w:rsid w:val="007D51B3"/>
    <w:rsid w:val="007D6E29"/>
    <w:rsid w:val="007D71EC"/>
    <w:rsid w:val="007D7C2D"/>
    <w:rsid w:val="007E0C3E"/>
    <w:rsid w:val="007E3273"/>
    <w:rsid w:val="007E38F8"/>
    <w:rsid w:val="007E3DD6"/>
    <w:rsid w:val="007E59DB"/>
    <w:rsid w:val="007E6B4F"/>
    <w:rsid w:val="007F0B29"/>
    <w:rsid w:val="007F0BE9"/>
    <w:rsid w:val="007F1FA8"/>
    <w:rsid w:val="007F2DE8"/>
    <w:rsid w:val="007F7269"/>
    <w:rsid w:val="007F7B11"/>
    <w:rsid w:val="008000C5"/>
    <w:rsid w:val="00803D89"/>
    <w:rsid w:val="00805A02"/>
    <w:rsid w:val="00807149"/>
    <w:rsid w:val="008079AB"/>
    <w:rsid w:val="00811525"/>
    <w:rsid w:val="0081184C"/>
    <w:rsid w:val="00813964"/>
    <w:rsid w:val="00815271"/>
    <w:rsid w:val="00822B66"/>
    <w:rsid w:val="00822C09"/>
    <w:rsid w:val="00823B40"/>
    <w:rsid w:val="00825E4D"/>
    <w:rsid w:val="0082761A"/>
    <w:rsid w:val="00827D84"/>
    <w:rsid w:val="00830979"/>
    <w:rsid w:val="00831F29"/>
    <w:rsid w:val="00835094"/>
    <w:rsid w:val="008353E0"/>
    <w:rsid w:val="00836B08"/>
    <w:rsid w:val="0083793F"/>
    <w:rsid w:val="00840CA4"/>
    <w:rsid w:val="00841657"/>
    <w:rsid w:val="008428AC"/>
    <w:rsid w:val="00842E7F"/>
    <w:rsid w:val="008430D8"/>
    <w:rsid w:val="00843477"/>
    <w:rsid w:val="0084526F"/>
    <w:rsid w:val="008465CB"/>
    <w:rsid w:val="00846C17"/>
    <w:rsid w:val="0085452E"/>
    <w:rsid w:val="0085536A"/>
    <w:rsid w:val="00863B53"/>
    <w:rsid w:val="008661E2"/>
    <w:rsid w:val="00866EAF"/>
    <w:rsid w:val="00866F3E"/>
    <w:rsid w:val="008674C8"/>
    <w:rsid w:val="00867561"/>
    <w:rsid w:val="00870518"/>
    <w:rsid w:val="00873D4C"/>
    <w:rsid w:val="00874179"/>
    <w:rsid w:val="00874604"/>
    <w:rsid w:val="0087556D"/>
    <w:rsid w:val="00876393"/>
    <w:rsid w:val="00877092"/>
    <w:rsid w:val="00877BD2"/>
    <w:rsid w:val="00882F1B"/>
    <w:rsid w:val="00885184"/>
    <w:rsid w:val="008859A5"/>
    <w:rsid w:val="0088730D"/>
    <w:rsid w:val="008877F0"/>
    <w:rsid w:val="00891F4B"/>
    <w:rsid w:val="008938AF"/>
    <w:rsid w:val="0089512E"/>
    <w:rsid w:val="00895EDA"/>
    <w:rsid w:val="0089628E"/>
    <w:rsid w:val="00896C31"/>
    <w:rsid w:val="00897A2E"/>
    <w:rsid w:val="008A2157"/>
    <w:rsid w:val="008A2246"/>
    <w:rsid w:val="008A2EB5"/>
    <w:rsid w:val="008A3BD5"/>
    <w:rsid w:val="008A4B4A"/>
    <w:rsid w:val="008A5192"/>
    <w:rsid w:val="008A5A7F"/>
    <w:rsid w:val="008A646D"/>
    <w:rsid w:val="008B081A"/>
    <w:rsid w:val="008B11C6"/>
    <w:rsid w:val="008B1321"/>
    <w:rsid w:val="008B17FB"/>
    <w:rsid w:val="008B29DB"/>
    <w:rsid w:val="008B3583"/>
    <w:rsid w:val="008B39EE"/>
    <w:rsid w:val="008B4B3B"/>
    <w:rsid w:val="008B4E6E"/>
    <w:rsid w:val="008B6F59"/>
    <w:rsid w:val="008C155A"/>
    <w:rsid w:val="008C26F0"/>
    <w:rsid w:val="008C5D0F"/>
    <w:rsid w:val="008C5FBF"/>
    <w:rsid w:val="008C6238"/>
    <w:rsid w:val="008C7D5B"/>
    <w:rsid w:val="008D0D1E"/>
    <w:rsid w:val="008D0DE3"/>
    <w:rsid w:val="008D19CF"/>
    <w:rsid w:val="008D524D"/>
    <w:rsid w:val="008D61E9"/>
    <w:rsid w:val="008E13DB"/>
    <w:rsid w:val="008E2CCB"/>
    <w:rsid w:val="008E7E9C"/>
    <w:rsid w:val="008E7F57"/>
    <w:rsid w:val="008F06D3"/>
    <w:rsid w:val="008F0BE3"/>
    <w:rsid w:val="008F2FA3"/>
    <w:rsid w:val="008F3233"/>
    <w:rsid w:val="008F3A91"/>
    <w:rsid w:val="008F3C37"/>
    <w:rsid w:val="008F3DB0"/>
    <w:rsid w:val="008F5893"/>
    <w:rsid w:val="0090096C"/>
    <w:rsid w:val="00901999"/>
    <w:rsid w:val="009019F7"/>
    <w:rsid w:val="00901E26"/>
    <w:rsid w:val="00902B13"/>
    <w:rsid w:val="0090604B"/>
    <w:rsid w:val="00906EC2"/>
    <w:rsid w:val="00910A77"/>
    <w:rsid w:val="009112D1"/>
    <w:rsid w:val="009116C6"/>
    <w:rsid w:val="00912482"/>
    <w:rsid w:val="00913389"/>
    <w:rsid w:val="009147C9"/>
    <w:rsid w:val="009151D6"/>
    <w:rsid w:val="00915553"/>
    <w:rsid w:val="00915822"/>
    <w:rsid w:val="00917B13"/>
    <w:rsid w:val="00917E84"/>
    <w:rsid w:val="009200AE"/>
    <w:rsid w:val="00920EFC"/>
    <w:rsid w:val="00921AFA"/>
    <w:rsid w:val="0092428F"/>
    <w:rsid w:val="00925547"/>
    <w:rsid w:val="00925BE6"/>
    <w:rsid w:val="00925F82"/>
    <w:rsid w:val="0092639B"/>
    <w:rsid w:val="00927EF6"/>
    <w:rsid w:val="0093241E"/>
    <w:rsid w:val="00932477"/>
    <w:rsid w:val="00934EAB"/>
    <w:rsid w:val="00935C87"/>
    <w:rsid w:val="00943386"/>
    <w:rsid w:val="009441AE"/>
    <w:rsid w:val="00944743"/>
    <w:rsid w:val="00947674"/>
    <w:rsid w:val="0095271D"/>
    <w:rsid w:val="00952B09"/>
    <w:rsid w:val="00953204"/>
    <w:rsid w:val="0095338A"/>
    <w:rsid w:val="009542D7"/>
    <w:rsid w:val="00956084"/>
    <w:rsid w:val="00960BB7"/>
    <w:rsid w:val="00960EC4"/>
    <w:rsid w:val="00962197"/>
    <w:rsid w:val="0096661A"/>
    <w:rsid w:val="00971919"/>
    <w:rsid w:val="00971A18"/>
    <w:rsid w:val="00971E89"/>
    <w:rsid w:val="009728A6"/>
    <w:rsid w:val="0097387E"/>
    <w:rsid w:val="00975940"/>
    <w:rsid w:val="00975FD3"/>
    <w:rsid w:val="00976E8C"/>
    <w:rsid w:val="009812B7"/>
    <w:rsid w:val="00981399"/>
    <w:rsid w:val="00982C24"/>
    <w:rsid w:val="00983613"/>
    <w:rsid w:val="00983D22"/>
    <w:rsid w:val="00983D95"/>
    <w:rsid w:val="00985945"/>
    <w:rsid w:val="009863A7"/>
    <w:rsid w:val="00992E94"/>
    <w:rsid w:val="00993A8C"/>
    <w:rsid w:val="00995344"/>
    <w:rsid w:val="009969A5"/>
    <w:rsid w:val="00996DC5"/>
    <w:rsid w:val="0099733B"/>
    <w:rsid w:val="009A23B8"/>
    <w:rsid w:val="009A26BF"/>
    <w:rsid w:val="009A32AE"/>
    <w:rsid w:val="009A417E"/>
    <w:rsid w:val="009A51BD"/>
    <w:rsid w:val="009A5C0B"/>
    <w:rsid w:val="009A63DB"/>
    <w:rsid w:val="009A6561"/>
    <w:rsid w:val="009A6870"/>
    <w:rsid w:val="009A715A"/>
    <w:rsid w:val="009A77AD"/>
    <w:rsid w:val="009B0711"/>
    <w:rsid w:val="009B0734"/>
    <w:rsid w:val="009B0C28"/>
    <w:rsid w:val="009B2403"/>
    <w:rsid w:val="009B291A"/>
    <w:rsid w:val="009B314D"/>
    <w:rsid w:val="009B37AC"/>
    <w:rsid w:val="009B420D"/>
    <w:rsid w:val="009B4A1C"/>
    <w:rsid w:val="009C19DE"/>
    <w:rsid w:val="009C1B37"/>
    <w:rsid w:val="009C5768"/>
    <w:rsid w:val="009C5949"/>
    <w:rsid w:val="009C6422"/>
    <w:rsid w:val="009C6510"/>
    <w:rsid w:val="009C6EDB"/>
    <w:rsid w:val="009C79F7"/>
    <w:rsid w:val="009C7C61"/>
    <w:rsid w:val="009D0583"/>
    <w:rsid w:val="009D0C1F"/>
    <w:rsid w:val="009D19E3"/>
    <w:rsid w:val="009D1D4A"/>
    <w:rsid w:val="009D2631"/>
    <w:rsid w:val="009D35F2"/>
    <w:rsid w:val="009D3711"/>
    <w:rsid w:val="009D414C"/>
    <w:rsid w:val="009D46AF"/>
    <w:rsid w:val="009D4EE9"/>
    <w:rsid w:val="009D6A3C"/>
    <w:rsid w:val="009D6ACB"/>
    <w:rsid w:val="009E2F16"/>
    <w:rsid w:val="009E4BAE"/>
    <w:rsid w:val="009E5ECF"/>
    <w:rsid w:val="009E6686"/>
    <w:rsid w:val="009E7243"/>
    <w:rsid w:val="009E7A4B"/>
    <w:rsid w:val="009F0226"/>
    <w:rsid w:val="009F0582"/>
    <w:rsid w:val="009F3926"/>
    <w:rsid w:val="009F434C"/>
    <w:rsid w:val="009F4BCE"/>
    <w:rsid w:val="009F4E08"/>
    <w:rsid w:val="009F4E44"/>
    <w:rsid w:val="009F6915"/>
    <w:rsid w:val="009F6C17"/>
    <w:rsid w:val="009F71C2"/>
    <w:rsid w:val="00A01402"/>
    <w:rsid w:val="00A0184A"/>
    <w:rsid w:val="00A0259F"/>
    <w:rsid w:val="00A04141"/>
    <w:rsid w:val="00A0544E"/>
    <w:rsid w:val="00A068B7"/>
    <w:rsid w:val="00A06950"/>
    <w:rsid w:val="00A06951"/>
    <w:rsid w:val="00A07BA2"/>
    <w:rsid w:val="00A1018D"/>
    <w:rsid w:val="00A130BB"/>
    <w:rsid w:val="00A13F31"/>
    <w:rsid w:val="00A1708B"/>
    <w:rsid w:val="00A17196"/>
    <w:rsid w:val="00A20001"/>
    <w:rsid w:val="00A205A7"/>
    <w:rsid w:val="00A20A03"/>
    <w:rsid w:val="00A22634"/>
    <w:rsid w:val="00A22E52"/>
    <w:rsid w:val="00A24130"/>
    <w:rsid w:val="00A25353"/>
    <w:rsid w:val="00A27DF3"/>
    <w:rsid w:val="00A33A20"/>
    <w:rsid w:val="00A33E3B"/>
    <w:rsid w:val="00A34667"/>
    <w:rsid w:val="00A35A49"/>
    <w:rsid w:val="00A35E6C"/>
    <w:rsid w:val="00A36F22"/>
    <w:rsid w:val="00A373B6"/>
    <w:rsid w:val="00A425DA"/>
    <w:rsid w:val="00A42A7E"/>
    <w:rsid w:val="00A43195"/>
    <w:rsid w:val="00A43465"/>
    <w:rsid w:val="00A43F6B"/>
    <w:rsid w:val="00A44594"/>
    <w:rsid w:val="00A45796"/>
    <w:rsid w:val="00A45ABF"/>
    <w:rsid w:val="00A47092"/>
    <w:rsid w:val="00A53031"/>
    <w:rsid w:val="00A5372A"/>
    <w:rsid w:val="00A53C78"/>
    <w:rsid w:val="00A54FD4"/>
    <w:rsid w:val="00A555A7"/>
    <w:rsid w:val="00A5575B"/>
    <w:rsid w:val="00A55D18"/>
    <w:rsid w:val="00A575B0"/>
    <w:rsid w:val="00A57728"/>
    <w:rsid w:val="00A57FE3"/>
    <w:rsid w:val="00A614A1"/>
    <w:rsid w:val="00A630D0"/>
    <w:rsid w:val="00A6466D"/>
    <w:rsid w:val="00A65DF0"/>
    <w:rsid w:val="00A7027D"/>
    <w:rsid w:val="00A70B0D"/>
    <w:rsid w:val="00A72FE5"/>
    <w:rsid w:val="00A73FE1"/>
    <w:rsid w:val="00A81249"/>
    <w:rsid w:val="00A81330"/>
    <w:rsid w:val="00A82DC9"/>
    <w:rsid w:val="00A82DD2"/>
    <w:rsid w:val="00A8322F"/>
    <w:rsid w:val="00A837AC"/>
    <w:rsid w:val="00A8564F"/>
    <w:rsid w:val="00A85B04"/>
    <w:rsid w:val="00A86AD6"/>
    <w:rsid w:val="00A87311"/>
    <w:rsid w:val="00A91CEF"/>
    <w:rsid w:val="00A91ECF"/>
    <w:rsid w:val="00A9201D"/>
    <w:rsid w:val="00A93FF3"/>
    <w:rsid w:val="00A94402"/>
    <w:rsid w:val="00A948BB"/>
    <w:rsid w:val="00A964B2"/>
    <w:rsid w:val="00A976A5"/>
    <w:rsid w:val="00A97F28"/>
    <w:rsid w:val="00AA07CD"/>
    <w:rsid w:val="00AA3CC9"/>
    <w:rsid w:val="00AA40DC"/>
    <w:rsid w:val="00AA47AD"/>
    <w:rsid w:val="00AA5E6F"/>
    <w:rsid w:val="00AA6470"/>
    <w:rsid w:val="00AB03E2"/>
    <w:rsid w:val="00AB1EA4"/>
    <w:rsid w:val="00AB27ED"/>
    <w:rsid w:val="00AB3872"/>
    <w:rsid w:val="00AB41B2"/>
    <w:rsid w:val="00AB4D14"/>
    <w:rsid w:val="00AB5EE1"/>
    <w:rsid w:val="00AB66BA"/>
    <w:rsid w:val="00AB6EFD"/>
    <w:rsid w:val="00AB7222"/>
    <w:rsid w:val="00AB723C"/>
    <w:rsid w:val="00AB7BD9"/>
    <w:rsid w:val="00AC0898"/>
    <w:rsid w:val="00AC6478"/>
    <w:rsid w:val="00AD0929"/>
    <w:rsid w:val="00AD13E3"/>
    <w:rsid w:val="00AD16B8"/>
    <w:rsid w:val="00AD3DA3"/>
    <w:rsid w:val="00AD77FB"/>
    <w:rsid w:val="00AD7DB6"/>
    <w:rsid w:val="00AD7FFC"/>
    <w:rsid w:val="00AE106C"/>
    <w:rsid w:val="00AE343C"/>
    <w:rsid w:val="00AE5096"/>
    <w:rsid w:val="00AE62BF"/>
    <w:rsid w:val="00AE7779"/>
    <w:rsid w:val="00AF0721"/>
    <w:rsid w:val="00AF14A3"/>
    <w:rsid w:val="00AF2555"/>
    <w:rsid w:val="00AF53B4"/>
    <w:rsid w:val="00AF55E2"/>
    <w:rsid w:val="00AF62CC"/>
    <w:rsid w:val="00AF6C89"/>
    <w:rsid w:val="00AF748A"/>
    <w:rsid w:val="00AF769A"/>
    <w:rsid w:val="00AF7D18"/>
    <w:rsid w:val="00B0036E"/>
    <w:rsid w:val="00B02890"/>
    <w:rsid w:val="00B0325D"/>
    <w:rsid w:val="00B0457F"/>
    <w:rsid w:val="00B05FAE"/>
    <w:rsid w:val="00B114C7"/>
    <w:rsid w:val="00B1227F"/>
    <w:rsid w:val="00B129FD"/>
    <w:rsid w:val="00B132FB"/>
    <w:rsid w:val="00B13806"/>
    <w:rsid w:val="00B1678F"/>
    <w:rsid w:val="00B20E4F"/>
    <w:rsid w:val="00B224AD"/>
    <w:rsid w:val="00B22CBD"/>
    <w:rsid w:val="00B23309"/>
    <w:rsid w:val="00B2510A"/>
    <w:rsid w:val="00B257CB"/>
    <w:rsid w:val="00B2597C"/>
    <w:rsid w:val="00B27A3A"/>
    <w:rsid w:val="00B27AD2"/>
    <w:rsid w:val="00B27AFB"/>
    <w:rsid w:val="00B30196"/>
    <w:rsid w:val="00B32ADB"/>
    <w:rsid w:val="00B32C25"/>
    <w:rsid w:val="00B33897"/>
    <w:rsid w:val="00B346B5"/>
    <w:rsid w:val="00B34986"/>
    <w:rsid w:val="00B3789C"/>
    <w:rsid w:val="00B37BF5"/>
    <w:rsid w:val="00B37D44"/>
    <w:rsid w:val="00B4177A"/>
    <w:rsid w:val="00B43231"/>
    <w:rsid w:val="00B45CF9"/>
    <w:rsid w:val="00B46467"/>
    <w:rsid w:val="00B4730F"/>
    <w:rsid w:val="00B47A62"/>
    <w:rsid w:val="00B500CD"/>
    <w:rsid w:val="00B50A26"/>
    <w:rsid w:val="00B55C04"/>
    <w:rsid w:val="00B56701"/>
    <w:rsid w:val="00B567F5"/>
    <w:rsid w:val="00B57261"/>
    <w:rsid w:val="00B60F1D"/>
    <w:rsid w:val="00B61DD2"/>
    <w:rsid w:val="00B62DE0"/>
    <w:rsid w:val="00B65096"/>
    <w:rsid w:val="00B65522"/>
    <w:rsid w:val="00B66CCF"/>
    <w:rsid w:val="00B66E41"/>
    <w:rsid w:val="00B70CB4"/>
    <w:rsid w:val="00B711AD"/>
    <w:rsid w:val="00B712CC"/>
    <w:rsid w:val="00B72293"/>
    <w:rsid w:val="00B73091"/>
    <w:rsid w:val="00B736AD"/>
    <w:rsid w:val="00B74D4B"/>
    <w:rsid w:val="00B7534A"/>
    <w:rsid w:val="00B75AC0"/>
    <w:rsid w:val="00B761A3"/>
    <w:rsid w:val="00B763A6"/>
    <w:rsid w:val="00B80809"/>
    <w:rsid w:val="00B80B1B"/>
    <w:rsid w:val="00B81518"/>
    <w:rsid w:val="00B83350"/>
    <w:rsid w:val="00B85341"/>
    <w:rsid w:val="00B85FE0"/>
    <w:rsid w:val="00B90A78"/>
    <w:rsid w:val="00B970BC"/>
    <w:rsid w:val="00B973F6"/>
    <w:rsid w:val="00BA0F30"/>
    <w:rsid w:val="00BA1F7F"/>
    <w:rsid w:val="00BA21FE"/>
    <w:rsid w:val="00BA4262"/>
    <w:rsid w:val="00BA50FB"/>
    <w:rsid w:val="00BA512C"/>
    <w:rsid w:val="00BA512E"/>
    <w:rsid w:val="00BA5946"/>
    <w:rsid w:val="00BA5BFF"/>
    <w:rsid w:val="00BA6974"/>
    <w:rsid w:val="00BA6FEB"/>
    <w:rsid w:val="00BB17D3"/>
    <w:rsid w:val="00BB37BA"/>
    <w:rsid w:val="00BB3802"/>
    <w:rsid w:val="00BB3B22"/>
    <w:rsid w:val="00BB4B9B"/>
    <w:rsid w:val="00BB4C75"/>
    <w:rsid w:val="00BB734D"/>
    <w:rsid w:val="00BC0015"/>
    <w:rsid w:val="00BC0853"/>
    <w:rsid w:val="00BC3BDD"/>
    <w:rsid w:val="00BC68C3"/>
    <w:rsid w:val="00BD0743"/>
    <w:rsid w:val="00BD1E5F"/>
    <w:rsid w:val="00BD2F3D"/>
    <w:rsid w:val="00BD3E13"/>
    <w:rsid w:val="00BD52E7"/>
    <w:rsid w:val="00BD7303"/>
    <w:rsid w:val="00BD75BE"/>
    <w:rsid w:val="00BE0F20"/>
    <w:rsid w:val="00BE11A9"/>
    <w:rsid w:val="00BE134F"/>
    <w:rsid w:val="00BE1E32"/>
    <w:rsid w:val="00BE26C1"/>
    <w:rsid w:val="00BE44DA"/>
    <w:rsid w:val="00BE5028"/>
    <w:rsid w:val="00BE621B"/>
    <w:rsid w:val="00BE6B25"/>
    <w:rsid w:val="00BE7023"/>
    <w:rsid w:val="00BE7E16"/>
    <w:rsid w:val="00BF0226"/>
    <w:rsid w:val="00BF633A"/>
    <w:rsid w:val="00BF6701"/>
    <w:rsid w:val="00BF7812"/>
    <w:rsid w:val="00BF7A96"/>
    <w:rsid w:val="00C00CF5"/>
    <w:rsid w:val="00C03610"/>
    <w:rsid w:val="00C03DEA"/>
    <w:rsid w:val="00C07DD5"/>
    <w:rsid w:val="00C10716"/>
    <w:rsid w:val="00C112B0"/>
    <w:rsid w:val="00C121CD"/>
    <w:rsid w:val="00C14B7D"/>
    <w:rsid w:val="00C15B16"/>
    <w:rsid w:val="00C160C4"/>
    <w:rsid w:val="00C161DE"/>
    <w:rsid w:val="00C16211"/>
    <w:rsid w:val="00C167F1"/>
    <w:rsid w:val="00C16B16"/>
    <w:rsid w:val="00C22817"/>
    <w:rsid w:val="00C22F10"/>
    <w:rsid w:val="00C236E7"/>
    <w:rsid w:val="00C24B01"/>
    <w:rsid w:val="00C25124"/>
    <w:rsid w:val="00C25FB2"/>
    <w:rsid w:val="00C267DA"/>
    <w:rsid w:val="00C26B1D"/>
    <w:rsid w:val="00C26C79"/>
    <w:rsid w:val="00C32023"/>
    <w:rsid w:val="00C328F3"/>
    <w:rsid w:val="00C33209"/>
    <w:rsid w:val="00C35AE6"/>
    <w:rsid w:val="00C3786C"/>
    <w:rsid w:val="00C406A6"/>
    <w:rsid w:val="00C406E8"/>
    <w:rsid w:val="00C4223F"/>
    <w:rsid w:val="00C42B4B"/>
    <w:rsid w:val="00C42BC4"/>
    <w:rsid w:val="00C44847"/>
    <w:rsid w:val="00C44B85"/>
    <w:rsid w:val="00C45572"/>
    <w:rsid w:val="00C46328"/>
    <w:rsid w:val="00C46C6E"/>
    <w:rsid w:val="00C51CD8"/>
    <w:rsid w:val="00C51E8D"/>
    <w:rsid w:val="00C52037"/>
    <w:rsid w:val="00C52557"/>
    <w:rsid w:val="00C526A3"/>
    <w:rsid w:val="00C57A60"/>
    <w:rsid w:val="00C6019A"/>
    <w:rsid w:val="00C605AA"/>
    <w:rsid w:val="00C60FAC"/>
    <w:rsid w:val="00C61F0C"/>
    <w:rsid w:val="00C63749"/>
    <w:rsid w:val="00C65AE1"/>
    <w:rsid w:val="00C66151"/>
    <w:rsid w:val="00C66EF5"/>
    <w:rsid w:val="00C67A31"/>
    <w:rsid w:val="00C67EF6"/>
    <w:rsid w:val="00C71224"/>
    <w:rsid w:val="00C720BB"/>
    <w:rsid w:val="00C72FA1"/>
    <w:rsid w:val="00C7486E"/>
    <w:rsid w:val="00C74FD1"/>
    <w:rsid w:val="00C754EC"/>
    <w:rsid w:val="00C770EF"/>
    <w:rsid w:val="00C80244"/>
    <w:rsid w:val="00C8125F"/>
    <w:rsid w:val="00C842BA"/>
    <w:rsid w:val="00C843D2"/>
    <w:rsid w:val="00C84B40"/>
    <w:rsid w:val="00C90737"/>
    <w:rsid w:val="00C9118C"/>
    <w:rsid w:val="00C9236B"/>
    <w:rsid w:val="00C934D0"/>
    <w:rsid w:val="00C94108"/>
    <w:rsid w:val="00C946FB"/>
    <w:rsid w:val="00C94984"/>
    <w:rsid w:val="00C958A1"/>
    <w:rsid w:val="00C959FF"/>
    <w:rsid w:val="00C960F5"/>
    <w:rsid w:val="00C96495"/>
    <w:rsid w:val="00C975E5"/>
    <w:rsid w:val="00C97B68"/>
    <w:rsid w:val="00C97C40"/>
    <w:rsid w:val="00CA0953"/>
    <w:rsid w:val="00CA1F23"/>
    <w:rsid w:val="00CA2DCF"/>
    <w:rsid w:val="00CA3A80"/>
    <w:rsid w:val="00CA444C"/>
    <w:rsid w:val="00CA563A"/>
    <w:rsid w:val="00CA633D"/>
    <w:rsid w:val="00CA7578"/>
    <w:rsid w:val="00CA77E7"/>
    <w:rsid w:val="00CB279F"/>
    <w:rsid w:val="00CB3310"/>
    <w:rsid w:val="00CB424D"/>
    <w:rsid w:val="00CB42BF"/>
    <w:rsid w:val="00CB6440"/>
    <w:rsid w:val="00CB6EC1"/>
    <w:rsid w:val="00CB78D6"/>
    <w:rsid w:val="00CC070C"/>
    <w:rsid w:val="00CC0BB1"/>
    <w:rsid w:val="00CC16D5"/>
    <w:rsid w:val="00CC1D89"/>
    <w:rsid w:val="00CC50F9"/>
    <w:rsid w:val="00CD0290"/>
    <w:rsid w:val="00CD0EE5"/>
    <w:rsid w:val="00CD1DED"/>
    <w:rsid w:val="00CD323E"/>
    <w:rsid w:val="00CD467B"/>
    <w:rsid w:val="00CE1E20"/>
    <w:rsid w:val="00CE6B46"/>
    <w:rsid w:val="00CF0C43"/>
    <w:rsid w:val="00CF27C0"/>
    <w:rsid w:val="00CF2EDE"/>
    <w:rsid w:val="00CF37F7"/>
    <w:rsid w:val="00CF4994"/>
    <w:rsid w:val="00CF6238"/>
    <w:rsid w:val="00CF65D4"/>
    <w:rsid w:val="00CF738B"/>
    <w:rsid w:val="00CF74F0"/>
    <w:rsid w:val="00CF788A"/>
    <w:rsid w:val="00D007A9"/>
    <w:rsid w:val="00D023B7"/>
    <w:rsid w:val="00D02A0B"/>
    <w:rsid w:val="00D05847"/>
    <w:rsid w:val="00D068AD"/>
    <w:rsid w:val="00D07785"/>
    <w:rsid w:val="00D07D75"/>
    <w:rsid w:val="00D11234"/>
    <w:rsid w:val="00D1347F"/>
    <w:rsid w:val="00D14B10"/>
    <w:rsid w:val="00D1652C"/>
    <w:rsid w:val="00D168CC"/>
    <w:rsid w:val="00D16AB4"/>
    <w:rsid w:val="00D17507"/>
    <w:rsid w:val="00D17CE9"/>
    <w:rsid w:val="00D20E3E"/>
    <w:rsid w:val="00D21E81"/>
    <w:rsid w:val="00D243FF"/>
    <w:rsid w:val="00D260B2"/>
    <w:rsid w:val="00D2661D"/>
    <w:rsid w:val="00D267BF"/>
    <w:rsid w:val="00D2684E"/>
    <w:rsid w:val="00D274AA"/>
    <w:rsid w:val="00D3051E"/>
    <w:rsid w:val="00D30600"/>
    <w:rsid w:val="00D31E41"/>
    <w:rsid w:val="00D33C1B"/>
    <w:rsid w:val="00D33D69"/>
    <w:rsid w:val="00D34856"/>
    <w:rsid w:val="00D3750F"/>
    <w:rsid w:val="00D37968"/>
    <w:rsid w:val="00D40A6C"/>
    <w:rsid w:val="00D40EF6"/>
    <w:rsid w:val="00D41AE8"/>
    <w:rsid w:val="00D41C54"/>
    <w:rsid w:val="00D424F4"/>
    <w:rsid w:val="00D426F2"/>
    <w:rsid w:val="00D43414"/>
    <w:rsid w:val="00D436C7"/>
    <w:rsid w:val="00D43984"/>
    <w:rsid w:val="00D44C22"/>
    <w:rsid w:val="00D4570E"/>
    <w:rsid w:val="00D465FF"/>
    <w:rsid w:val="00D469AE"/>
    <w:rsid w:val="00D46B45"/>
    <w:rsid w:val="00D47CBE"/>
    <w:rsid w:val="00D47EC9"/>
    <w:rsid w:val="00D51FC0"/>
    <w:rsid w:val="00D52177"/>
    <w:rsid w:val="00D52695"/>
    <w:rsid w:val="00D52D5F"/>
    <w:rsid w:val="00D53A88"/>
    <w:rsid w:val="00D55725"/>
    <w:rsid w:val="00D56FFF"/>
    <w:rsid w:val="00D624B1"/>
    <w:rsid w:val="00D62579"/>
    <w:rsid w:val="00D648F6"/>
    <w:rsid w:val="00D65B0E"/>
    <w:rsid w:val="00D6613C"/>
    <w:rsid w:val="00D7105E"/>
    <w:rsid w:val="00D71406"/>
    <w:rsid w:val="00D73D66"/>
    <w:rsid w:val="00D746CA"/>
    <w:rsid w:val="00D74868"/>
    <w:rsid w:val="00D75C43"/>
    <w:rsid w:val="00D76365"/>
    <w:rsid w:val="00D77384"/>
    <w:rsid w:val="00D816B1"/>
    <w:rsid w:val="00D82828"/>
    <w:rsid w:val="00D83520"/>
    <w:rsid w:val="00D8515D"/>
    <w:rsid w:val="00D85A6B"/>
    <w:rsid w:val="00D85EB6"/>
    <w:rsid w:val="00D86948"/>
    <w:rsid w:val="00D87C10"/>
    <w:rsid w:val="00D90285"/>
    <w:rsid w:val="00D937D4"/>
    <w:rsid w:val="00D9385A"/>
    <w:rsid w:val="00D95EC4"/>
    <w:rsid w:val="00D969B9"/>
    <w:rsid w:val="00D97CAC"/>
    <w:rsid w:val="00DA1747"/>
    <w:rsid w:val="00DA2B07"/>
    <w:rsid w:val="00DA4988"/>
    <w:rsid w:val="00DA4DAD"/>
    <w:rsid w:val="00DB0821"/>
    <w:rsid w:val="00DB0D17"/>
    <w:rsid w:val="00DB1514"/>
    <w:rsid w:val="00DB40A4"/>
    <w:rsid w:val="00DB4273"/>
    <w:rsid w:val="00DB7686"/>
    <w:rsid w:val="00DB7994"/>
    <w:rsid w:val="00DC0239"/>
    <w:rsid w:val="00DC0248"/>
    <w:rsid w:val="00DC02FB"/>
    <w:rsid w:val="00DC170B"/>
    <w:rsid w:val="00DC2424"/>
    <w:rsid w:val="00DC287C"/>
    <w:rsid w:val="00DC3049"/>
    <w:rsid w:val="00DC32BB"/>
    <w:rsid w:val="00DC3DB4"/>
    <w:rsid w:val="00DC46C1"/>
    <w:rsid w:val="00DC4995"/>
    <w:rsid w:val="00DC71CC"/>
    <w:rsid w:val="00DD03FD"/>
    <w:rsid w:val="00DD0671"/>
    <w:rsid w:val="00DD0EDB"/>
    <w:rsid w:val="00DD14D6"/>
    <w:rsid w:val="00DD1E50"/>
    <w:rsid w:val="00DD20D4"/>
    <w:rsid w:val="00DD2378"/>
    <w:rsid w:val="00DD2A2C"/>
    <w:rsid w:val="00DD4F8E"/>
    <w:rsid w:val="00DD54A3"/>
    <w:rsid w:val="00DD5F87"/>
    <w:rsid w:val="00DE0B70"/>
    <w:rsid w:val="00DE0CEE"/>
    <w:rsid w:val="00DE2B52"/>
    <w:rsid w:val="00DE307A"/>
    <w:rsid w:val="00DE582A"/>
    <w:rsid w:val="00DE5E72"/>
    <w:rsid w:val="00DE65E5"/>
    <w:rsid w:val="00DE694B"/>
    <w:rsid w:val="00DE7220"/>
    <w:rsid w:val="00DF0771"/>
    <w:rsid w:val="00DF0D8F"/>
    <w:rsid w:val="00DF0F58"/>
    <w:rsid w:val="00DF12A1"/>
    <w:rsid w:val="00DF2D28"/>
    <w:rsid w:val="00DF3AE0"/>
    <w:rsid w:val="00DF42FC"/>
    <w:rsid w:val="00DF435D"/>
    <w:rsid w:val="00DF57ED"/>
    <w:rsid w:val="00E000FC"/>
    <w:rsid w:val="00E01A02"/>
    <w:rsid w:val="00E0237B"/>
    <w:rsid w:val="00E02C87"/>
    <w:rsid w:val="00E0694B"/>
    <w:rsid w:val="00E07546"/>
    <w:rsid w:val="00E075D2"/>
    <w:rsid w:val="00E1059C"/>
    <w:rsid w:val="00E1066E"/>
    <w:rsid w:val="00E10A03"/>
    <w:rsid w:val="00E111BF"/>
    <w:rsid w:val="00E113DB"/>
    <w:rsid w:val="00E14395"/>
    <w:rsid w:val="00E17BDF"/>
    <w:rsid w:val="00E209AA"/>
    <w:rsid w:val="00E20DA8"/>
    <w:rsid w:val="00E25E59"/>
    <w:rsid w:val="00E35A3D"/>
    <w:rsid w:val="00E35BCC"/>
    <w:rsid w:val="00E41644"/>
    <w:rsid w:val="00E42FCC"/>
    <w:rsid w:val="00E439D0"/>
    <w:rsid w:val="00E4786E"/>
    <w:rsid w:val="00E47922"/>
    <w:rsid w:val="00E47F62"/>
    <w:rsid w:val="00E502C4"/>
    <w:rsid w:val="00E510BE"/>
    <w:rsid w:val="00E51636"/>
    <w:rsid w:val="00E530A3"/>
    <w:rsid w:val="00E5335A"/>
    <w:rsid w:val="00E54981"/>
    <w:rsid w:val="00E553D9"/>
    <w:rsid w:val="00E61047"/>
    <w:rsid w:val="00E61F11"/>
    <w:rsid w:val="00E623D2"/>
    <w:rsid w:val="00E660E2"/>
    <w:rsid w:val="00E66358"/>
    <w:rsid w:val="00E66E85"/>
    <w:rsid w:val="00E67751"/>
    <w:rsid w:val="00E70C61"/>
    <w:rsid w:val="00E71A5B"/>
    <w:rsid w:val="00E7773B"/>
    <w:rsid w:val="00E779F4"/>
    <w:rsid w:val="00E81534"/>
    <w:rsid w:val="00E81CC9"/>
    <w:rsid w:val="00E8238C"/>
    <w:rsid w:val="00E8315E"/>
    <w:rsid w:val="00E834EC"/>
    <w:rsid w:val="00E8435D"/>
    <w:rsid w:val="00E90292"/>
    <w:rsid w:val="00E90A1C"/>
    <w:rsid w:val="00E92B0B"/>
    <w:rsid w:val="00E93C89"/>
    <w:rsid w:val="00E947C4"/>
    <w:rsid w:val="00E95192"/>
    <w:rsid w:val="00E95CF3"/>
    <w:rsid w:val="00E9617E"/>
    <w:rsid w:val="00E9676D"/>
    <w:rsid w:val="00E96CDC"/>
    <w:rsid w:val="00E96D8F"/>
    <w:rsid w:val="00E97E66"/>
    <w:rsid w:val="00EA189E"/>
    <w:rsid w:val="00EA37F0"/>
    <w:rsid w:val="00EA4EE4"/>
    <w:rsid w:val="00EA571D"/>
    <w:rsid w:val="00EB076B"/>
    <w:rsid w:val="00EB0EC2"/>
    <w:rsid w:val="00EB1FEF"/>
    <w:rsid w:val="00EB30E7"/>
    <w:rsid w:val="00EB3ED5"/>
    <w:rsid w:val="00EB7029"/>
    <w:rsid w:val="00EC0340"/>
    <w:rsid w:val="00EC16AF"/>
    <w:rsid w:val="00EC2635"/>
    <w:rsid w:val="00EC5E13"/>
    <w:rsid w:val="00EC62F3"/>
    <w:rsid w:val="00EC64FC"/>
    <w:rsid w:val="00EC78EB"/>
    <w:rsid w:val="00ED11E6"/>
    <w:rsid w:val="00ED1573"/>
    <w:rsid w:val="00ED20BB"/>
    <w:rsid w:val="00ED2103"/>
    <w:rsid w:val="00ED292C"/>
    <w:rsid w:val="00ED6C01"/>
    <w:rsid w:val="00ED7AC3"/>
    <w:rsid w:val="00EE05A0"/>
    <w:rsid w:val="00EE0668"/>
    <w:rsid w:val="00EE2313"/>
    <w:rsid w:val="00EE69ED"/>
    <w:rsid w:val="00EE6B31"/>
    <w:rsid w:val="00EE7E7A"/>
    <w:rsid w:val="00EF0BB3"/>
    <w:rsid w:val="00EF0D23"/>
    <w:rsid w:val="00EF1C96"/>
    <w:rsid w:val="00EF3942"/>
    <w:rsid w:val="00EF673B"/>
    <w:rsid w:val="00EF6B16"/>
    <w:rsid w:val="00EF6DEF"/>
    <w:rsid w:val="00F002AD"/>
    <w:rsid w:val="00F050FC"/>
    <w:rsid w:val="00F05517"/>
    <w:rsid w:val="00F061E3"/>
    <w:rsid w:val="00F077AA"/>
    <w:rsid w:val="00F110BF"/>
    <w:rsid w:val="00F11BCC"/>
    <w:rsid w:val="00F12869"/>
    <w:rsid w:val="00F14458"/>
    <w:rsid w:val="00F14E14"/>
    <w:rsid w:val="00F16223"/>
    <w:rsid w:val="00F169EB"/>
    <w:rsid w:val="00F16E67"/>
    <w:rsid w:val="00F20214"/>
    <w:rsid w:val="00F20CBB"/>
    <w:rsid w:val="00F2128A"/>
    <w:rsid w:val="00F218AB"/>
    <w:rsid w:val="00F21AF4"/>
    <w:rsid w:val="00F2219F"/>
    <w:rsid w:val="00F23325"/>
    <w:rsid w:val="00F24FD7"/>
    <w:rsid w:val="00F2532E"/>
    <w:rsid w:val="00F26E03"/>
    <w:rsid w:val="00F27398"/>
    <w:rsid w:val="00F274EA"/>
    <w:rsid w:val="00F2771D"/>
    <w:rsid w:val="00F30237"/>
    <w:rsid w:val="00F3193B"/>
    <w:rsid w:val="00F3619A"/>
    <w:rsid w:val="00F37540"/>
    <w:rsid w:val="00F405CC"/>
    <w:rsid w:val="00F414C2"/>
    <w:rsid w:val="00F42B6B"/>
    <w:rsid w:val="00F43C12"/>
    <w:rsid w:val="00F467C6"/>
    <w:rsid w:val="00F46932"/>
    <w:rsid w:val="00F46F7F"/>
    <w:rsid w:val="00F47B0E"/>
    <w:rsid w:val="00F506B5"/>
    <w:rsid w:val="00F5115F"/>
    <w:rsid w:val="00F51A1C"/>
    <w:rsid w:val="00F5264A"/>
    <w:rsid w:val="00F52B70"/>
    <w:rsid w:val="00F53437"/>
    <w:rsid w:val="00F54B27"/>
    <w:rsid w:val="00F564EA"/>
    <w:rsid w:val="00F5749A"/>
    <w:rsid w:val="00F57C80"/>
    <w:rsid w:val="00F60666"/>
    <w:rsid w:val="00F632DC"/>
    <w:rsid w:val="00F65EFF"/>
    <w:rsid w:val="00F70726"/>
    <w:rsid w:val="00F71791"/>
    <w:rsid w:val="00F71BDA"/>
    <w:rsid w:val="00F72207"/>
    <w:rsid w:val="00F72967"/>
    <w:rsid w:val="00F72D81"/>
    <w:rsid w:val="00F72E9D"/>
    <w:rsid w:val="00F73462"/>
    <w:rsid w:val="00F73845"/>
    <w:rsid w:val="00F73DE8"/>
    <w:rsid w:val="00F74032"/>
    <w:rsid w:val="00F7414A"/>
    <w:rsid w:val="00F749D5"/>
    <w:rsid w:val="00F74ADD"/>
    <w:rsid w:val="00F75E7D"/>
    <w:rsid w:val="00F75FE7"/>
    <w:rsid w:val="00F769EF"/>
    <w:rsid w:val="00F800D0"/>
    <w:rsid w:val="00F8170E"/>
    <w:rsid w:val="00F83974"/>
    <w:rsid w:val="00F84E7E"/>
    <w:rsid w:val="00F85328"/>
    <w:rsid w:val="00F8591D"/>
    <w:rsid w:val="00F85E7B"/>
    <w:rsid w:val="00F87C9A"/>
    <w:rsid w:val="00F90013"/>
    <w:rsid w:val="00F90621"/>
    <w:rsid w:val="00F918C6"/>
    <w:rsid w:val="00F919CE"/>
    <w:rsid w:val="00F96F79"/>
    <w:rsid w:val="00FA09B0"/>
    <w:rsid w:val="00FA1271"/>
    <w:rsid w:val="00FA1957"/>
    <w:rsid w:val="00FA19F5"/>
    <w:rsid w:val="00FA23F0"/>
    <w:rsid w:val="00FA2817"/>
    <w:rsid w:val="00FA3013"/>
    <w:rsid w:val="00FA4512"/>
    <w:rsid w:val="00FA5E78"/>
    <w:rsid w:val="00FB039D"/>
    <w:rsid w:val="00FB03D7"/>
    <w:rsid w:val="00FB0C0E"/>
    <w:rsid w:val="00FB0D4D"/>
    <w:rsid w:val="00FB4403"/>
    <w:rsid w:val="00FB4F98"/>
    <w:rsid w:val="00FB563B"/>
    <w:rsid w:val="00FB67B5"/>
    <w:rsid w:val="00FC1836"/>
    <w:rsid w:val="00FC1D7A"/>
    <w:rsid w:val="00FC39D3"/>
    <w:rsid w:val="00FC3E0D"/>
    <w:rsid w:val="00FC41EB"/>
    <w:rsid w:val="00FC542A"/>
    <w:rsid w:val="00FC5B0F"/>
    <w:rsid w:val="00FC66E5"/>
    <w:rsid w:val="00FC7599"/>
    <w:rsid w:val="00FC79A2"/>
    <w:rsid w:val="00FD2A51"/>
    <w:rsid w:val="00FD3898"/>
    <w:rsid w:val="00FD4F3E"/>
    <w:rsid w:val="00FD5209"/>
    <w:rsid w:val="00FD758E"/>
    <w:rsid w:val="00FE3920"/>
    <w:rsid w:val="00FE514A"/>
    <w:rsid w:val="00FE6611"/>
    <w:rsid w:val="00FE6F60"/>
    <w:rsid w:val="00FF07A8"/>
    <w:rsid w:val="00FF2088"/>
    <w:rsid w:val="00FF2110"/>
    <w:rsid w:val="00FF2FEE"/>
    <w:rsid w:val="00FF34FC"/>
    <w:rsid w:val="00FF4756"/>
    <w:rsid w:val="00FF4A8E"/>
    <w:rsid w:val="00FF5687"/>
    <w:rsid w:val="00FF68E4"/>
    <w:rsid w:val="19EC4D90"/>
    <w:rsid w:val="3C9E06D0"/>
    <w:rsid w:val="4E812AB0"/>
    <w:rsid w:val="5DD63509"/>
    <w:rsid w:val="6C39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6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3C4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96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4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966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3C496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203</Words>
  <Characters>1158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王柳青</dc:creator>
  <cp:keywords/>
  <dc:description/>
  <cp:lastModifiedBy>Administrator</cp:lastModifiedBy>
  <cp:revision>77</cp:revision>
  <cp:lastPrinted>2021-09-07T00:45:00Z</cp:lastPrinted>
  <dcterms:created xsi:type="dcterms:W3CDTF">2021-05-26T03:16:00Z</dcterms:created>
  <dcterms:modified xsi:type="dcterms:W3CDTF">2022-09-19T03:25:00Z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52C14258C5AD47998335EED5DE0BEED5</vt:lpwstr>
  </property>
</Properties>
</file>